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4BB2A7DE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9265D">
            <w:rPr>
              <w:rFonts w:ascii="Arial" w:hAnsi="Arial" w:cs="Arial"/>
              <w:b/>
              <w:sz w:val="24"/>
            </w:rPr>
            <w:t>#9</w:t>
          </w:r>
          <w:r w:rsidR="00637522">
            <w:rPr>
              <w:rFonts w:ascii="Arial" w:hAnsi="Arial" w:cs="Arial"/>
              <w:b/>
              <w:sz w:val="24"/>
            </w:rPr>
            <w:t>7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637522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4A59F7" w:rsidRPr="004A59F7">
            <w:rPr>
              <w:rFonts w:ascii="Arial" w:hAnsi="Arial" w:cs="Arial"/>
              <w:b/>
              <w:sz w:val="24"/>
            </w:rPr>
            <w:t>R1-1906768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23E5099A" w:rsidR="00425159" w:rsidRPr="00425159" w:rsidRDefault="00C46601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Reno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USA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13</w:t>
          </w:r>
          <w:r w:rsidR="00B61A64">
            <w:rPr>
              <w:rFonts w:ascii="Arial" w:hAnsi="Arial" w:cs="Arial"/>
              <w:b/>
              <w:sz w:val="24"/>
            </w:rPr>
            <w:t xml:space="preserve">th 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– </w:t>
          </w:r>
          <w:r w:rsidR="00B61A64">
            <w:rPr>
              <w:rFonts w:ascii="Arial" w:hAnsi="Arial" w:cs="Arial"/>
              <w:b/>
              <w:sz w:val="24"/>
            </w:rPr>
            <w:t>1</w:t>
          </w:r>
          <w:r>
            <w:rPr>
              <w:rFonts w:ascii="Arial" w:hAnsi="Arial" w:cs="Arial"/>
              <w:b/>
              <w:sz w:val="24"/>
            </w:rPr>
            <w:t>7</w:t>
          </w:r>
          <w:r w:rsidR="00B61A64">
            <w:rPr>
              <w:rFonts w:ascii="Arial" w:hAnsi="Arial" w:cs="Arial"/>
              <w:b/>
              <w:sz w:val="24"/>
            </w:rPr>
            <w:t>t</w:t>
          </w:r>
          <w:r w:rsidR="000E10E3">
            <w:rPr>
              <w:rFonts w:ascii="Arial" w:hAnsi="Arial" w:cs="Arial"/>
              <w:b/>
              <w:sz w:val="24"/>
            </w:rPr>
            <w:t>h</w:t>
          </w:r>
          <w:r w:rsidR="00B61A64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b/>
              <w:sz w:val="24"/>
            </w:rPr>
            <w:t>May</w:t>
          </w:r>
          <w:r w:rsidR="00B61A64" w:rsidRPr="00E16928">
            <w:rPr>
              <w:rFonts w:ascii="Arial" w:hAnsi="Arial" w:cs="Arial"/>
              <w:b/>
              <w:sz w:val="24"/>
            </w:rPr>
            <w:t>, 201</w:t>
          </w:r>
          <w:r w:rsidR="00B61A64">
            <w:rPr>
              <w:rFonts w:ascii="Arial" w:hAnsi="Arial" w:cs="Arial"/>
              <w:b/>
              <w:sz w:val="24"/>
            </w:rPr>
            <w:t>9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2E6B4AD2" w14:textId="77777777" w:rsidR="00EC77F9" w:rsidRDefault="00A72C6C" w:rsidP="00366D26">
      <w:pPr>
        <w:pStyle w:val="TdocText"/>
      </w:pPr>
      <w:r w:rsidRPr="00366D26">
        <w:t xml:space="preserve">In </w:t>
      </w:r>
      <w:r w:rsidR="00BD559E" w:rsidRPr="00366D26">
        <w:t>RAN#</w:t>
      </w:r>
      <w:r w:rsidR="000D588D" w:rsidRPr="00366D26">
        <w:t>80</w:t>
      </w:r>
      <w:r w:rsidR="00BD559E" w:rsidRPr="00366D26">
        <w:t xml:space="preserve"> a </w:t>
      </w:r>
      <w:r w:rsidR="000D588D" w:rsidRPr="00366D26">
        <w:t xml:space="preserve">new </w:t>
      </w:r>
      <w:r w:rsidR="00BD559E" w:rsidRPr="00366D26">
        <w:t xml:space="preserve">work item </w:t>
      </w:r>
      <w:r w:rsidR="005443B9" w:rsidRPr="00366D26">
        <w:t xml:space="preserve">(WI) </w:t>
      </w:r>
      <w:r w:rsidR="00BD559E" w:rsidRPr="00366D26">
        <w:t xml:space="preserve">on </w:t>
      </w:r>
      <w:r w:rsidR="000D588D" w:rsidRPr="00366D26">
        <w:t>Rel-16 MTC enhancements for LTE</w:t>
      </w:r>
      <w:r w:rsidR="00BD559E" w:rsidRPr="00366D26">
        <w:t xml:space="preserve"> was agreed.</w:t>
      </w:r>
      <w:r w:rsidR="005443B9" w:rsidRPr="00366D26">
        <w:t xml:space="preserve"> One of the WI objectives </w:t>
      </w:r>
      <w:r w:rsidR="00255764" w:rsidRPr="00366D26">
        <w:t xml:space="preserve">is </w:t>
      </w:r>
      <w:r w:rsidR="007C1E8B" w:rsidRPr="00366D26">
        <w:t>to improve DL transmission efficiency and/or UE power consumption</w:t>
      </w:r>
      <w:r w:rsidR="00AB5F9A" w:rsidRPr="00366D26">
        <w:t xml:space="preserve"> </w:t>
      </w:r>
      <w:r w:rsidR="00AB5F9A" w:rsidRPr="00366D26">
        <w:fldChar w:fldCharType="begin"/>
      </w:r>
      <w:r w:rsidR="00AB5F9A" w:rsidRPr="00366D26">
        <w:instrText xml:space="preserve"> REF _Ref513808269 \r \h </w:instrText>
      </w:r>
      <w:r w:rsidR="00A35853" w:rsidRPr="00366D26">
        <w:instrText xml:space="preserve"> \* MERGEFORMAT </w:instrText>
      </w:r>
      <w:r w:rsidR="00AB5F9A" w:rsidRPr="00366D26">
        <w:fldChar w:fldCharType="separate"/>
      </w:r>
      <w:r w:rsidR="00B972FC">
        <w:t>[1]</w:t>
      </w:r>
      <w:r w:rsidR="00AB5F9A" w:rsidRPr="00366D26">
        <w:fldChar w:fldCharType="end"/>
      </w:r>
      <w:r w:rsidR="00E273EA" w:rsidRPr="00366D26">
        <w:t xml:space="preserve">. In particular, specify </w:t>
      </w:r>
      <w:r w:rsidR="00A35853" w:rsidRPr="00366D26">
        <w:t>support for UE-group wake-up signal (WUS)</w:t>
      </w:r>
      <w:r w:rsidR="00E273EA" w:rsidRPr="00366D26">
        <w:t>.</w:t>
      </w:r>
    </w:p>
    <w:p w14:paraId="69FAA165" w14:textId="4BEF1EE7" w:rsidR="00EC77F9" w:rsidRDefault="00EC77F9" w:rsidP="00366D26">
      <w:pPr>
        <w:pStyle w:val="TdocText"/>
      </w:pPr>
      <w:r>
        <w:t xml:space="preserve">In the previous </w:t>
      </w:r>
      <w:r w:rsidRPr="00585B05">
        <w:t>RAN1#</w:t>
      </w:r>
      <w:r w:rsidR="00585B05" w:rsidRPr="00585B05">
        <w:t>9</w:t>
      </w:r>
      <w:r w:rsidR="002F2E66">
        <w:t>6</w:t>
      </w:r>
      <w:r w:rsidR="00F30B6E">
        <w:t>bis</w:t>
      </w:r>
      <w:r w:rsidR="00585B05">
        <w:t xml:space="preserve"> </w:t>
      </w:r>
      <w:r>
        <w:t>meeting, the following agreements regarding UE-group WUS were made</w:t>
      </w:r>
      <w:r w:rsidR="00BF183C">
        <w:t xml:space="preserve"> </w:t>
      </w:r>
      <w:r w:rsidR="00BF183C">
        <w:fldChar w:fldCharType="begin"/>
      </w:r>
      <w:r w:rsidR="00BF183C">
        <w:instrText xml:space="preserve"> REF _Ref525477075 \r \h </w:instrText>
      </w:r>
      <w:r w:rsidR="00BF183C">
        <w:fldChar w:fldCharType="separate"/>
      </w:r>
      <w:r w:rsidR="00B972FC">
        <w:t>[2]</w:t>
      </w:r>
      <w:r w:rsidR="00BF183C">
        <w:fldChar w:fldCharType="end"/>
      </w:r>
      <w:r>
        <w:t>:</w:t>
      </w:r>
    </w:p>
    <w:tbl>
      <w:tblPr>
        <w:tblStyle w:val="TableGrid1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B1DB5" w:rsidRPr="00F30B6E" w14:paraId="22D6B82F" w14:textId="77777777" w:rsidTr="00A52C12">
        <w:tc>
          <w:tcPr>
            <w:tcW w:w="10065" w:type="dxa"/>
          </w:tcPr>
          <w:p w14:paraId="21CD19A8" w14:textId="77777777" w:rsidR="00F30B6E" w:rsidRPr="00F30B6E" w:rsidRDefault="00F30B6E" w:rsidP="00F30B6E">
            <w:pPr>
              <w:rPr>
                <w:rFonts w:eastAsia="Times New Roman"/>
                <w:b/>
                <w:sz w:val="20"/>
                <w:szCs w:val="20"/>
                <w:highlight w:val="green"/>
              </w:rPr>
            </w:pPr>
            <w:r w:rsidRPr="00F30B6E">
              <w:rPr>
                <w:rFonts w:eastAsia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545DFB5A" w14:textId="77777777" w:rsidR="00F30B6E" w:rsidRPr="00F30B6E" w:rsidRDefault="00F30B6E" w:rsidP="00F30B6E">
            <w:pPr>
              <w:rPr>
                <w:rFonts w:eastAsia="Times New Roman"/>
                <w:sz w:val="20"/>
                <w:szCs w:val="20"/>
              </w:rPr>
            </w:pPr>
            <w:r w:rsidRPr="00F30B6E">
              <w:rPr>
                <w:rFonts w:eastAsia="Times New Roman"/>
                <w:sz w:val="20"/>
                <w:szCs w:val="20"/>
              </w:rPr>
              <w:t>For evaluation purpose and down-selection on multiplexing schemes in RAN1#97:</w:t>
            </w:r>
          </w:p>
          <w:p w14:paraId="348083D0" w14:textId="77777777" w:rsidR="00F30B6E" w:rsidRPr="00F30B6E" w:rsidRDefault="00F30B6E" w:rsidP="00F30B6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</w:rPr>
            </w:pPr>
            <w:r w:rsidRPr="00F30B6E">
              <w:rPr>
                <w:rFonts w:eastAsia="Times New Roman"/>
                <w:sz w:val="20"/>
                <w:szCs w:val="20"/>
              </w:rPr>
              <w:t xml:space="preserve">UE assumes the same WUS max duration and same transmit power for Rel-15 WUS and Rel-16 WUS </w:t>
            </w:r>
          </w:p>
          <w:p w14:paraId="573706F4" w14:textId="77777777" w:rsidR="00F30B6E" w:rsidRPr="00F30B6E" w:rsidRDefault="00F30B6E" w:rsidP="00F30B6E">
            <w:pPr>
              <w:rPr>
                <w:rFonts w:eastAsia="Times New Roman"/>
                <w:b/>
                <w:sz w:val="20"/>
                <w:szCs w:val="20"/>
                <w:highlight w:val="green"/>
              </w:rPr>
            </w:pPr>
            <w:r w:rsidRPr="00F30B6E">
              <w:rPr>
                <w:rFonts w:eastAsia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7512AA9C" w14:textId="77777777" w:rsidR="00F30B6E" w:rsidRPr="00F30B6E" w:rsidRDefault="00F30B6E" w:rsidP="00F30B6E">
            <w:pPr>
              <w:rPr>
                <w:rFonts w:eastAsia="Times New Roman"/>
                <w:sz w:val="20"/>
                <w:szCs w:val="20"/>
              </w:rPr>
            </w:pPr>
            <w:r w:rsidRPr="00F30B6E">
              <w:rPr>
                <w:rFonts w:eastAsia="Times New Roman"/>
                <w:sz w:val="20"/>
                <w:szCs w:val="20"/>
              </w:rPr>
              <w:t>Down-select one of the following options until RAN1#97 based on evaluation results including power saving gain, usage of resources, etc</w:t>
            </w:r>
          </w:p>
          <w:p w14:paraId="6828190E" w14:textId="77777777" w:rsidR="00F30B6E" w:rsidRPr="00F30B6E" w:rsidRDefault="00F30B6E" w:rsidP="00F30B6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</w:rPr>
            </w:pPr>
            <w:r w:rsidRPr="00F30B6E">
              <w:rPr>
                <w:rFonts w:eastAsia="Times New Roman"/>
                <w:sz w:val="20"/>
                <w:szCs w:val="20"/>
              </w:rPr>
              <w:t>Up to 2 orthogonal WUS resources may be configured in time domain</w:t>
            </w:r>
          </w:p>
          <w:p w14:paraId="65562DFD" w14:textId="77777777" w:rsidR="00F30B6E" w:rsidRPr="00F30B6E" w:rsidRDefault="00F30B6E" w:rsidP="00F30B6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</w:rPr>
            </w:pPr>
            <w:r w:rsidRPr="00F30B6E">
              <w:rPr>
                <w:rFonts w:eastAsia="Times New Roman"/>
                <w:sz w:val="20"/>
                <w:szCs w:val="20"/>
              </w:rPr>
              <w:t xml:space="preserve">Up to 2 orthogonal WUS resources may be configured in frequency domain </w:t>
            </w:r>
          </w:p>
          <w:p w14:paraId="362F1F13" w14:textId="77777777" w:rsidR="00F30B6E" w:rsidRPr="00F30B6E" w:rsidRDefault="00F30B6E" w:rsidP="00F30B6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</w:rPr>
            </w:pPr>
            <w:r w:rsidRPr="00F30B6E">
              <w:rPr>
                <w:rFonts w:eastAsia="Times New Roman"/>
                <w:sz w:val="20"/>
                <w:szCs w:val="20"/>
              </w:rPr>
              <w:t>Up to 2 orthogonal WUS resources may be configured per dimension (up to 4 orthogonal WUS resources in total)</w:t>
            </w:r>
          </w:p>
          <w:p w14:paraId="48C7DF6A" w14:textId="77777777" w:rsidR="00F30B6E" w:rsidRPr="00F30B6E" w:rsidRDefault="00F30B6E" w:rsidP="00F30B6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</w:rPr>
            </w:pPr>
            <w:r w:rsidRPr="00F30B6E">
              <w:rPr>
                <w:rFonts w:eastAsia="Times New Roman"/>
                <w:sz w:val="20"/>
                <w:szCs w:val="20"/>
              </w:rPr>
              <w:t>Up to 2 orthogonal WUS resources may be configured either in time or frequency domain (only one of the two can be configured)</w:t>
            </w:r>
          </w:p>
          <w:p w14:paraId="36D2B23C" w14:textId="77777777" w:rsidR="00F30B6E" w:rsidRPr="00F30B6E" w:rsidRDefault="00F30B6E" w:rsidP="00F30B6E">
            <w:pPr>
              <w:rPr>
                <w:sz w:val="20"/>
                <w:lang w:eastAsia="x-none"/>
              </w:rPr>
            </w:pPr>
            <w:r w:rsidRPr="00F30B6E">
              <w:rPr>
                <w:sz w:val="20"/>
                <w:lang w:eastAsia="x-none"/>
              </w:rPr>
              <w:t xml:space="preserve">Determine in RAN1#97 whether </w:t>
            </w:r>
            <w:r w:rsidRPr="00F30B6E">
              <w:rPr>
                <w:rFonts w:eastAsia="Times New Roman"/>
                <w:sz w:val="20"/>
                <w:szCs w:val="20"/>
              </w:rPr>
              <w:t>legacy WUS resource is counted as one of the configured WUS resource(s).</w:t>
            </w:r>
          </w:p>
          <w:p w14:paraId="16D61BE4" w14:textId="77777777" w:rsidR="00F30B6E" w:rsidRPr="00F30B6E" w:rsidRDefault="00F30B6E" w:rsidP="00F30B6E">
            <w:pPr>
              <w:rPr>
                <w:b/>
                <w:sz w:val="20"/>
                <w:highlight w:val="green"/>
                <w:lang w:eastAsia="x-none"/>
              </w:rPr>
            </w:pPr>
            <w:r w:rsidRPr="00F30B6E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2EF8ACDB" w14:textId="77777777" w:rsidR="00F30B6E" w:rsidRPr="00F30B6E" w:rsidRDefault="00F30B6E" w:rsidP="00F30B6E">
            <w:pPr>
              <w:rPr>
                <w:sz w:val="20"/>
                <w:lang w:eastAsia="x-none"/>
              </w:rPr>
            </w:pPr>
            <w:r w:rsidRPr="00F30B6E">
              <w:rPr>
                <w:sz w:val="20"/>
                <w:lang w:eastAsia="x-none"/>
              </w:rPr>
              <w:t>Rel-15 WUS and Rel-16 WUS can be configured on the same legacy WUS resource via SI</w:t>
            </w:r>
          </w:p>
          <w:p w14:paraId="150C1BC9" w14:textId="77777777" w:rsidR="00F30B6E" w:rsidRPr="00F30B6E" w:rsidRDefault="00F30B6E" w:rsidP="00F30B6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F30B6E">
              <w:rPr>
                <w:sz w:val="20"/>
                <w:lang w:eastAsia="x-none"/>
              </w:rPr>
              <w:t>FFS explicitly or implicitly</w:t>
            </w:r>
          </w:p>
          <w:p w14:paraId="0C92B9C7" w14:textId="77777777" w:rsidR="00F30B6E" w:rsidRPr="00F30B6E" w:rsidRDefault="00F30B6E" w:rsidP="00F30B6E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F30B6E">
              <w:rPr>
                <w:sz w:val="20"/>
                <w:lang w:eastAsia="x-none"/>
              </w:rPr>
              <w:t>Same WUS parameters are assumed for both Rel-15 and Rel-16 WUS in case both are on the same legacy WUS resource</w:t>
            </w:r>
          </w:p>
          <w:p w14:paraId="000F212B" w14:textId="77777777" w:rsidR="00F30B6E" w:rsidRPr="00F30B6E" w:rsidRDefault="00F30B6E" w:rsidP="00F30B6E">
            <w:pPr>
              <w:rPr>
                <w:b/>
                <w:sz w:val="20"/>
                <w:highlight w:val="green"/>
                <w:lang w:eastAsia="x-none"/>
              </w:rPr>
            </w:pPr>
            <w:r w:rsidRPr="00F30B6E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5F781CDA" w14:textId="77777777" w:rsidR="00F30B6E" w:rsidRPr="00F30B6E" w:rsidRDefault="00F30B6E" w:rsidP="00F30B6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F30B6E">
              <w:rPr>
                <w:sz w:val="20"/>
              </w:rPr>
              <w:t>Per default, all gaps use the same group WUS configuration regarding number of groups and group WUS resource allocation.</w:t>
            </w:r>
          </w:p>
          <w:p w14:paraId="1DF7B3CF" w14:textId="77777777" w:rsidR="00F30B6E" w:rsidRPr="00F30B6E" w:rsidRDefault="00F30B6E" w:rsidP="00F30B6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lang w:eastAsia="x-none"/>
              </w:rPr>
            </w:pPr>
            <w:r w:rsidRPr="00F30B6E">
              <w:rPr>
                <w:sz w:val="20"/>
              </w:rPr>
              <w:t>Optionally, eDRX gap(s) may be configured individually if separate from the DRX gap.</w:t>
            </w:r>
          </w:p>
          <w:p w14:paraId="6FF1A85B" w14:textId="77777777" w:rsidR="00F30B6E" w:rsidRPr="00F30B6E" w:rsidRDefault="00F30B6E" w:rsidP="00F30B6E">
            <w:pPr>
              <w:rPr>
                <w:rFonts w:eastAsia="Times New Roman"/>
                <w:b/>
                <w:sz w:val="20"/>
                <w:szCs w:val="20"/>
                <w:highlight w:val="green"/>
              </w:rPr>
            </w:pPr>
            <w:r w:rsidRPr="00F30B6E">
              <w:rPr>
                <w:rFonts w:eastAsia="Times New Roman"/>
                <w:b/>
                <w:sz w:val="20"/>
                <w:szCs w:val="20"/>
                <w:highlight w:val="green"/>
              </w:rPr>
              <w:t xml:space="preserve">Agreement </w:t>
            </w:r>
          </w:p>
          <w:p w14:paraId="0DEEF26B" w14:textId="0AE69BAE" w:rsidR="00FB1DB5" w:rsidRPr="00F30B6E" w:rsidRDefault="00F30B6E" w:rsidP="00F30B6E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sz w:val="20"/>
                <w:lang w:val="en-US" w:eastAsia="x-none"/>
              </w:rPr>
            </w:pPr>
            <w:r w:rsidRPr="00F30B6E">
              <w:rPr>
                <w:rFonts w:eastAsia="Times New Roman"/>
                <w:sz w:val="20"/>
                <w:szCs w:val="20"/>
              </w:rPr>
              <w:t>If the group WUS resource is configured to be shared by Rel-15 WUS and Rel-16 WUS, a common WUS for all the group WUS UEs in the same WUS resource can be configured to be legacy WUS or a non-legacy WUS.</w:t>
            </w:r>
          </w:p>
        </w:tc>
      </w:tr>
    </w:tbl>
    <w:p w14:paraId="65BC3CC1" w14:textId="564BE7D4" w:rsidR="00354A1B" w:rsidRDefault="00E273EA" w:rsidP="00366D26">
      <w:pPr>
        <w:pStyle w:val="TdocText"/>
      </w:pPr>
      <w:r w:rsidRPr="00366D26">
        <w:t xml:space="preserve">In </w:t>
      </w:r>
      <w:r w:rsidR="00A72C6C" w:rsidRPr="00366D26">
        <w:t>this contributio</w:t>
      </w:r>
      <w:r w:rsidR="00D93C08" w:rsidRPr="00366D26">
        <w:t>n, we</w:t>
      </w:r>
      <w:r w:rsidR="00F46928" w:rsidRPr="00366D26">
        <w:t xml:space="preserve"> express our views</w:t>
      </w:r>
      <w:r w:rsidRPr="00366D26">
        <w:t xml:space="preserve"> on</w:t>
      </w:r>
      <w:r w:rsidR="0076746D" w:rsidRPr="00366D26">
        <w:t xml:space="preserve"> </w:t>
      </w:r>
      <w:r w:rsidR="00A35853" w:rsidRPr="00366D26">
        <w:t>UE-group WUS for eMTC devices in Rel-16</w:t>
      </w:r>
      <w:r w:rsidR="00567FAF" w:rsidRPr="00366D26">
        <w:t>.</w:t>
      </w:r>
    </w:p>
    <w:p w14:paraId="6A4AA5D9" w14:textId="77777777" w:rsidR="00D7160D" w:rsidRPr="00366D26" w:rsidRDefault="00D7160D" w:rsidP="00564DDB"/>
    <w:p w14:paraId="203F9D26" w14:textId="2B719B39" w:rsidR="008C2BF3" w:rsidRPr="006969BE" w:rsidRDefault="008C2BF3" w:rsidP="008C2BF3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 xml:space="preserve">Multiplexing </w:t>
      </w:r>
      <w:r w:rsidR="00C61275">
        <w:rPr>
          <w:rFonts w:cs="Arial"/>
          <w:sz w:val="32"/>
          <w:szCs w:val="32"/>
          <w:lang w:val="en-US"/>
        </w:rPr>
        <w:t>C</w:t>
      </w:r>
      <w:r>
        <w:rPr>
          <w:rFonts w:cs="Arial"/>
          <w:sz w:val="32"/>
          <w:szCs w:val="32"/>
          <w:lang w:val="en-US"/>
        </w:rPr>
        <w:t>onsiderations</w:t>
      </w:r>
    </w:p>
    <w:p w14:paraId="2504DE90" w14:textId="3575319F" w:rsidR="004361E8" w:rsidRDefault="00FE2024" w:rsidP="008C2BF3">
      <w:pPr>
        <w:pStyle w:val="TdocText"/>
      </w:pPr>
      <w:r>
        <w:t xml:space="preserve">There are two factors which should be taken into account while </w:t>
      </w:r>
      <w:r w:rsidR="000024F9">
        <w:t xml:space="preserve">choosing among WUS multiplexing options: network </w:t>
      </w:r>
      <w:r w:rsidR="00384FEE">
        <w:t xml:space="preserve">(NW) </w:t>
      </w:r>
      <w:r w:rsidR="000024F9">
        <w:t>flexibility and UE complexity.</w:t>
      </w:r>
    </w:p>
    <w:p w14:paraId="0084CF47" w14:textId="6940B139" w:rsidR="001A6294" w:rsidRDefault="0076477A" w:rsidP="008C2BF3">
      <w:pPr>
        <w:pStyle w:val="TdocText"/>
      </w:pPr>
      <w:r>
        <w:t xml:space="preserve">From the network flexibility perspective, </w:t>
      </w:r>
      <w:r w:rsidR="004C1FA9">
        <w:t>the option with up to 2 orthogonal WUS resources per dimension</w:t>
      </w:r>
      <w:r w:rsidR="004361E8">
        <w:t xml:space="preserve"> </w:t>
      </w:r>
      <w:r w:rsidR="004361E8" w:rsidRPr="004361E8">
        <w:t>(time/frequency)</w:t>
      </w:r>
      <w:r w:rsidR="004C1FA9">
        <w:t>, which results in up to 4 orthogonal WUS resources total, seems</w:t>
      </w:r>
      <w:r w:rsidR="004361E8">
        <w:t xml:space="preserve"> to be</w:t>
      </w:r>
      <w:r w:rsidR="004C1FA9">
        <w:t xml:space="preserve"> the most preferable</w:t>
      </w:r>
      <w:r w:rsidR="00384FEE">
        <w:t xml:space="preserve"> one</w:t>
      </w:r>
      <w:r w:rsidR="004C1FA9">
        <w:t>.</w:t>
      </w:r>
      <w:r w:rsidR="00384FEE">
        <w:t xml:space="preserve"> It potentially allows the NW to do TDM between the WUS resources, e.g., to provide additional </w:t>
      </w:r>
      <w:r w:rsidR="006B4C40">
        <w:t xml:space="preserve">power </w:t>
      </w:r>
      <w:r w:rsidR="00384FEE">
        <w:t>boosting</w:t>
      </w:r>
      <w:r w:rsidR="006B4C40">
        <w:t xml:space="preserve"> to the WUS</w:t>
      </w:r>
      <w:r w:rsidR="00384FEE">
        <w:t xml:space="preserve">. </w:t>
      </w:r>
      <w:r w:rsidR="00A076B7">
        <w:t xml:space="preserve">On other hand, it does not preclude FDM </w:t>
      </w:r>
      <w:r w:rsidR="00600FDA">
        <w:t>in deployments where the boosting is not needed, and the NW just prefer</w:t>
      </w:r>
      <w:r w:rsidR="00055234">
        <w:t>s</w:t>
      </w:r>
      <w:r w:rsidR="00600FDA">
        <w:t xml:space="preserve"> to increase the number of available WUS</w:t>
      </w:r>
      <w:r w:rsidR="00055234">
        <w:t xml:space="preserve"> resource</w:t>
      </w:r>
      <w:r w:rsidR="002B5814">
        <w:t>s</w:t>
      </w:r>
      <w:r w:rsidR="00055234">
        <w:t xml:space="preserve"> to serve a larger number of UE groups.</w:t>
      </w:r>
      <w:r w:rsidR="002B5814">
        <w:t xml:space="preserve"> </w:t>
      </w:r>
    </w:p>
    <w:p w14:paraId="19A5EA3A" w14:textId="77777777" w:rsidR="000024F9" w:rsidRDefault="000024F9" w:rsidP="00E11E89">
      <w:pPr>
        <w:rPr>
          <w:lang w:eastAsia="zh-CN"/>
        </w:rPr>
      </w:pPr>
    </w:p>
    <w:p w14:paraId="4BC7AB0E" w14:textId="77777777" w:rsidR="00E55CC6" w:rsidRDefault="00E55CC6" w:rsidP="00E55CC6">
      <w:pPr>
        <w:pStyle w:val="TdocProposal"/>
      </w:pPr>
      <w:r>
        <w:t>Proposal 1</w:t>
      </w:r>
      <w:r w:rsidRPr="00A57355">
        <w:t>:</w:t>
      </w:r>
    </w:p>
    <w:p w14:paraId="0FC33406" w14:textId="759BE15D" w:rsidR="00785163" w:rsidRDefault="00AB140E" w:rsidP="00E55CC6">
      <w:pPr>
        <w:pStyle w:val="TdocProposalText"/>
      </w:pPr>
      <w:r>
        <w:t xml:space="preserve">Up to 2 orthogonal WUS resources per dimension </w:t>
      </w:r>
      <w:r w:rsidRPr="004361E8">
        <w:t>(time/frequency)</w:t>
      </w:r>
      <w:r>
        <w:t>, which results in up to 4 orthogonal WUS resources total, can be conf</w:t>
      </w:r>
      <w:r w:rsidR="00AB28D4">
        <w:t>igured.</w:t>
      </w:r>
    </w:p>
    <w:p w14:paraId="5A2DECDD" w14:textId="2A816925" w:rsidR="005E739B" w:rsidRDefault="005E739B" w:rsidP="00E11E89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2359D181" w14:textId="77777777" w:rsidR="00EF6F80" w:rsidRDefault="00EF6F80" w:rsidP="008C2BF3"/>
    <w:p w14:paraId="47C71A21" w14:textId="770FA912" w:rsidR="00EF6F80" w:rsidRDefault="00D92B62" w:rsidP="00E11E89">
      <w:pPr>
        <w:pStyle w:val="TdocText"/>
      </w:pPr>
      <w:r>
        <w:t xml:space="preserve">From the UE complexity perspective, the number of WUS sequences </w:t>
      </w:r>
      <w:r w:rsidR="00C35A54">
        <w:t xml:space="preserve">the </w:t>
      </w:r>
      <w:r>
        <w:t>UE detect</w:t>
      </w:r>
      <w:r w:rsidR="002F4843">
        <w:t>s</w:t>
      </w:r>
      <w:r>
        <w:t xml:space="preserve"> within </w:t>
      </w:r>
      <w:r w:rsidR="00D00B68">
        <w:t xml:space="preserve">the monitored </w:t>
      </w:r>
      <w:r>
        <w:t xml:space="preserve">WUS </w:t>
      </w:r>
      <w:r w:rsidR="00C35A54">
        <w:t xml:space="preserve">resources </w:t>
      </w:r>
      <w:r>
        <w:t>should be minimized.</w:t>
      </w:r>
      <w:r w:rsidR="002F4843">
        <w:t xml:space="preserve"> </w:t>
      </w:r>
      <w:r w:rsidR="00E52D9D">
        <w:t xml:space="preserve">However, in order to distinguish a particular WUS, the UE should </w:t>
      </w:r>
      <w:r w:rsidR="00C35A54">
        <w:t xml:space="preserve">be able </w:t>
      </w:r>
      <w:r w:rsidR="00D00B68">
        <w:t xml:space="preserve">to </w:t>
      </w:r>
      <w:r w:rsidR="00E52D9D">
        <w:t>detect all WUSes</w:t>
      </w:r>
      <w:r w:rsidR="00C35A54">
        <w:t xml:space="preserve"> which potentially can be transmitted within the WUS resource.</w:t>
      </w:r>
      <w:r w:rsidR="000C5D84">
        <w:t xml:space="preserve"> In this case,</w:t>
      </w:r>
      <w:r w:rsidR="00C44DE5">
        <w:t xml:space="preserve"> a minimal</w:t>
      </w:r>
      <w:r w:rsidR="000C5D84">
        <w:t xml:space="preserve"> number of UE groups </w:t>
      </w:r>
      <w:r w:rsidR="004928EB">
        <w:t xml:space="preserve">sharing the same WUS resource </w:t>
      </w:r>
      <w:r w:rsidR="00C44DE5">
        <w:t xml:space="preserve">is equal to 3: UE group-0, UE group-1 and </w:t>
      </w:r>
      <w:r w:rsidR="00FD396C">
        <w:t xml:space="preserve">the </w:t>
      </w:r>
      <w:r w:rsidR="00C44DE5">
        <w:t xml:space="preserve">common </w:t>
      </w:r>
      <w:r w:rsidR="00FD396C">
        <w:t xml:space="preserve">UE </w:t>
      </w:r>
      <w:r w:rsidR="00C44DE5">
        <w:t>group.</w:t>
      </w:r>
      <w:r w:rsidR="00591A47">
        <w:t xml:space="preserve"> Obviously, the single sequence (SS) CDM is used to multiplex theses sequences.</w:t>
      </w:r>
    </w:p>
    <w:p w14:paraId="1D70BBC1" w14:textId="77777777" w:rsidR="00034A21" w:rsidRDefault="00034A21" w:rsidP="00E11E89">
      <w:pPr>
        <w:rPr>
          <w:lang w:eastAsia="zh-CN"/>
        </w:rPr>
      </w:pPr>
    </w:p>
    <w:p w14:paraId="72C93BCB" w14:textId="1041905B" w:rsidR="00034A21" w:rsidRDefault="00FF6148" w:rsidP="00034A21">
      <w:pPr>
        <w:pStyle w:val="TdocProposal"/>
      </w:pPr>
      <w:r>
        <w:t>Proposal 2</w:t>
      </w:r>
      <w:r w:rsidR="00034A21" w:rsidRPr="00A57355">
        <w:t>:</w:t>
      </w:r>
    </w:p>
    <w:p w14:paraId="2D07C080" w14:textId="3D2A4FEB" w:rsidR="00034A21" w:rsidRDefault="005E5C0D" w:rsidP="00034A21">
      <w:pPr>
        <w:pStyle w:val="TdocProposalText"/>
      </w:pPr>
      <w:r>
        <w:t>For SS-CDM, t</w:t>
      </w:r>
      <w:r w:rsidR="001E55D5">
        <w:t xml:space="preserve">he </w:t>
      </w:r>
      <w:r>
        <w:t xml:space="preserve">max </w:t>
      </w:r>
      <w:r w:rsidR="001E55D5">
        <w:t>number of WUS</w:t>
      </w:r>
      <w:r>
        <w:t xml:space="preserve"> sequences within the same WUS resource is equal to 3</w:t>
      </w:r>
      <w:r w:rsidR="00034A21">
        <w:t>.</w:t>
      </w:r>
    </w:p>
    <w:p w14:paraId="1B48B0CE" w14:textId="32864F95" w:rsidR="005E5C0D" w:rsidRDefault="005E5C0D" w:rsidP="00E11E89">
      <w:pPr>
        <w:pStyle w:val="TdocProposalText"/>
        <w:numPr>
          <w:ilvl w:val="1"/>
          <w:numId w:val="6"/>
        </w:numPr>
      </w:pPr>
      <w:r>
        <w:t>This correspond</w:t>
      </w:r>
      <w:r w:rsidR="00490003">
        <w:t>s</w:t>
      </w:r>
      <w:r>
        <w:t xml:space="preserve"> to UE group-0, UE-group-1 and the common UE group.</w:t>
      </w:r>
    </w:p>
    <w:p w14:paraId="7A272D76" w14:textId="77777777" w:rsidR="00E2657A" w:rsidRDefault="00E2657A" w:rsidP="00B972FC"/>
    <w:p w14:paraId="2ED60396" w14:textId="4F7FBD42" w:rsidR="00591A47" w:rsidRDefault="00FB08D5" w:rsidP="00E11E89">
      <w:pPr>
        <w:pStyle w:val="TdocText"/>
      </w:pPr>
      <w:r>
        <w:t>An illustration of WUS multiplexing concept described above can be found in Figure 1.</w:t>
      </w:r>
    </w:p>
    <w:p w14:paraId="728C6A42" w14:textId="77C5CBC5" w:rsidR="00FB08D5" w:rsidRDefault="00E2657A" w:rsidP="00E11E89">
      <w:pPr>
        <w:pStyle w:val="TdocFigure"/>
        <w:keepNext/>
      </w:pPr>
      <w:r>
        <w:object w:dxaOrig="11870" w:dyaOrig="6911" w14:anchorId="40102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4pt;height:187.8pt" o:ole="">
            <v:imagedata r:id="rId12" o:title=""/>
          </v:shape>
          <o:OLEObject Type="Embed" ProgID="Visio.Drawing.15" ShapeID="_x0000_i1025" DrawAspect="Content" ObjectID="_1618436578" r:id="rId13"/>
        </w:object>
      </w:r>
    </w:p>
    <w:p w14:paraId="2D743A5E" w14:textId="41D10ED0" w:rsidR="00412AC3" w:rsidRDefault="00412AC3" w:rsidP="00412AC3">
      <w:pPr>
        <w:pStyle w:val="TdocFigure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972FC">
        <w:rPr>
          <w:noProof/>
        </w:rPr>
        <w:t>1</w:t>
      </w:r>
      <w:r>
        <w:rPr>
          <w:noProof/>
        </w:rPr>
        <w:fldChar w:fldCharType="end"/>
      </w:r>
      <w:r>
        <w:t>. Multiplexing</w:t>
      </w:r>
      <w:r w:rsidRPr="002D6CE4">
        <w:t xml:space="preserve"> of WUS </w:t>
      </w:r>
      <w:r>
        <w:t>resources</w:t>
      </w:r>
      <w:r w:rsidRPr="002D6CE4">
        <w:t xml:space="preserve"> in Rel-16.</w:t>
      </w:r>
    </w:p>
    <w:p w14:paraId="25644856" w14:textId="77777777" w:rsidR="008C2BF3" w:rsidRDefault="008C2BF3" w:rsidP="008C2BF3">
      <w:pPr>
        <w:rPr>
          <w:lang w:eastAsia="zh-CN"/>
        </w:rPr>
      </w:pPr>
    </w:p>
    <w:p w14:paraId="101A6AF9" w14:textId="77D70C18" w:rsidR="00BF183C" w:rsidRDefault="00BF183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UE-group WUS </w:t>
      </w:r>
      <w:r w:rsidR="00EB2217">
        <w:rPr>
          <w:rFonts w:cs="Arial"/>
          <w:sz w:val="32"/>
          <w:szCs w:val="32"/>
          <w:lang w:val="en-US"/>
        </w:rPr>
        <w:t xml:space="preserve">Sequence </w:t>
      </w:r>
      <w:r>
        <w:rPr>
          <w:rFonts w:cs="Arial"/>
          <w:sz w:val="32"/>
          <w:szCs w:val="32"/>
          <w:lang w:val="en-US"/>
        </w:rPr>
        <w:t>Generation Considerations</w:t>
      </w:r>
    </w:p>
    <w:p w14:paraId="7998D242" w14:textId="484759E4" w:rsidR="004B2397" w:rsidRDefault="004B2397" w:rsidP="0017253C">
      <w:pPr>
        <w:pStyle w:val="TdocText"/>
      </w:pPr>
      <w:r>
        <w:t xml:space="preserve">In light of the agreement </w:t>
      </w:r>
      <w:r w:rsidR="003B4289">
        <w:t xml:space="preserve">made in RAN1#96 </w:t>
      </w:r>
      <w:r>
        <w:t>on the UE-group WUS sequence</w:t>
      </w:r>
      <w:r w:rsidR="00D2601E">
        <w:t xml:space="preserve"> for eMTC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1AA3" w14:paraId="147DED54" w14:textId="77777777" w:rsidTr="00B81AA3">
        <w:tc>
          <w:tcPr>
            <w:tcW w:w="9962" w:type="dxa"/>
          </w:tcPr>
          <w:p w14:paraId="638019D8" w14:textId="77777777" w:rsidR="00B81AA3" w:rsidRPr="002F2E66" w:rsidRDefault="00B81AA3" w:rsidP="00B81AA3">
            <w:pPr>
              <w:spacing w:after="0"/>
              <w:rPr>
                <w:b/>
                <w:highlight w:val="green"/>
                <w:lang w:eastAsia="x-none"/>
              </w:rPr>
            </w:pPr>
            <w:r w:rsidRPr="002F2E66">
              <w:rPr>
                <w:b/>
                <w:highlight w:val="green"/>
                <w:lang w:eastAsia="x-none"/>
              </w:rPr>
              <w:t>Agreement</w:t>
            </w:r>
          </w:p>
          <w:p w14:paraId="4AED8115" w14:textId="7A2B02C2" w:rsidR="00B81AA3" w:rsidRDefault="00B81AA3" w:rsidP="00CB0278">
            <w:pPr>
              <w:spacing w:after="0"/>
              <w:rPr>
                <w:lang w:eastAsia="x-none"/>
              </w:rPr>
            </w:pPr>
            <w:r w:rsidRPr="002F2E66">
              <w:rPr>
                <w:lang w:eastAsia="x-none"/>
              </w:rPr>
              <w:t>UE-group MWUS sequence is same as UE-group NWUS per RB and the same sequence is repeated in two PRBs.</w:t>
            </w:r>
          </w:p>
        </w:tc>
      </w:tr>
    </w:tbl>
    <w:p w14:paraId="68E8F6D1" w14:textId="48F74D85" w:rsidR="00197DA8" w:rsidRDefault="00CB0278" w:rsidP="00CB0278">
      <w:pPr>
        <w:pStyle w:val="TdocText"/>
        <w:ind w:firstLine="0"/>
      </w:pPr>
      <w:r>
        <w:t>p</w:t>
      </w:r>
      <w:r w:rsidR="00B81AA3">
        <w:t xml:space="preserve">lease refer to our companion contribution on the NB-IoT </w:t>
      </w:r>
      <w:r w:rsidR="002A1617">
        <w:rPr>
          <w:highlight w:val="yellow"/>
        </w:rPr>
        <w:fldChar w:fldCharType="begin"/>
      </w:r>
      <w:r w:rsidR="002A1617">
        <w:instrText xml:space="preserve"> REF _Ref1039307 \r \h </w:instrText>
      </w:r>
      <w:r w:rsidR="002A1617">
        <w:rPr>
          <w:highlight w:val="yellow"/>
        </w:rPr>
      </w:r>
      <w:r w:rsidR="002A1617">
        <w:rPr>
          <w:highlight w:val="yellow"/>
        </w:rPr>
        <w:fldChar w:fldCharType="separate"/>
      </w:r>
      <w:r w:rsidR="003B4289">
        <w:t>[3]</w:t>
      </w:r>
      <w:r w:rsidR="002A1617">
        <w:rPr>
          <w:highlight w:val="yellow"/>
        </w:rPr>
        <w:fldChar w:fldCharType="end"/>
      </w:r>
      <w:r w:rsidR="00641487">
        <w:t xml:space="preserve"> </w:t>
      </w:r>
      <w:r w:rsidR="00B81AA3">
        <w:t xml:space="preserve">where </w:t>
      </w:r>
      <w:r w:rsidR="003B4289">
        <w:t xml:space="preserve">the </w:t>
      </w:r>
      <w:r w:rsidR="00B81AA3">
        <w:t xml:space="preserve">results </w:t>
      </w:r>
      <w:r w:rsidR="00641487">
        <w:t xml:space="preserve">of </w:t>
      </w:r>
      <w:r w:rsidR="00B81AA3">
        <w:t>cross-correlation analysis</w:t>
      </w:r>
      <w:r w:rsidR="00641487">
        <w:t xml:space="preserve"> of different WUS sequence design proposals are given. </w:t>
      </w:r>
      <w:r w:rsidR="00C92FA6">
        <w:t>Based on that</w:t>
      </w:r>
      <w:r w:rsidR="00641487">
        <w:t xml:space="preserve"> results</w:t>
      </w:r>
      <w:r w:rsidR="00C92FA6">
        <w:t xml:space="preserve">, the following proposal </w:t>
      </w:r>
      <w:r w:rsidR="00641487">
        <w:t>is</w:t>
      </w:r>
      <w:r w:rsidR="00C92FA6">
        <w:t xml:space="preserve"> made:</w:t>
      </w:r>
    </w:p>
    <w:p w14:paraId="69634AEE" w14:textId="7A03EAC3" w:rsidR="00167EDB" w:rsidRDefault="00167EDB" w:rsidP="0017253C">
      <w:pPr>
        <w:pStyle w:val="TdocProposal"/>
      </w:pPr>
      <w:r>
        <w:t xml:space="preserve">Proposal </w:t>
      </w:r>
      <w:r w:rsidR="00227DBE">
        <w:t>3</w:t>
      </w:r>
      <w:r w:rsidR="001403B5">
        <w:t>:</w:t>
      </w:r>
    </w:p>
    <w:p w14:paraId="04D7AD13" w14:textId="77777777" w:rsidR="00417BA7" w:rsidRDefault="00417BA7" w:rsidP="00417BA7">
      <w:pPr>
        <w:pStyle w:val="TdocProposalText"/>
        <w:ind w:left="720" w:hanging="360"/>
      </w:pPr>
      <w:r>
        <w:t>UE-group WUS sequence in Rel-16 is based on the legacy WUS and two short OCCs applied separately in the time and frequency domains.</w:t>
      </w:r>
    </w:p>
    <w:p w14:paraId="529BB75A" w14:textId="77777777" w:rsidR="003069A3" w:rsidRPr="004021A6" w:rsidRDefault="003069A3" w:rsidP="004021A6"/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1AF68E59" w:rsidR="00A72C6C" w:rsidRPr="00073E3D" w:rsidRDefault="00A72C6C" w:rsidP="00366D26">
      <w:pPr>
        <w:pStyle w:val="TdocText"/>
        <w:rPr>
          <w:lang w:eastAsia="zh-CN"/>
        </w:rPr>
      </w:pPr>
      <w:r w:rsidRPr="00073E3D">
        <w:rPr>
          <w:lang w:eastAsia="zh-CN"/>
        </w:rPr>
        <w:t xml:space="preserve">In this contribution, we discussed </w:t>
      </w:r>
      <w:r w:rsidR="005904FA">
        <w:rPr>
          <w:lang w:eastAsia="zh-CN"/>
        </w:rPr>
        <w:t xml:space="preserve">different </w:t>
      </w:r>
      <w:r w:rsidR="00B83B95">
        <w:rPr>
          <w:lang w:eastAsia="zh-CN"/>
        </w:rPr>
        <w:t>consideration</w:t>
      </w:r>
      <w:r w:rsidR="005904FA">
        <w:rPr>
          <w:lang w:eastAsia="zh-CN"/>
        </w:rPr>
        <w:t>s</w:t>
      </w:r>
      <w:r w:rsidR="00B83B95">
        <w:rPr>
          <w:lang w:eastAsia="zh-CN"/>
        </w:rPr>
        <w:t xml:space="preserve"> on </w:t>
      </w:r>
      <w:r w:rsidR="00943663" w:rsidRPr="00A35853">
        <w:rPr>
          <w:lang w:eastAsia="zh-CN"/>
        </w:rPr>
        <w:t>UE-group WUS for eMTC devices in Rel-16</w:t>
      </w:r>
      <w:r w:rsidR="00C87BD0">
        <w:rPr>
          <w:lang w:eastAsia="zh-CN"/>
        </w:rPr>
        <w:t xml:space="preserve">. </w:t>
      </w:r>
      <w:r w:rsidRPr="00073E3D">
        <w:rPr>
          <w:lang w:eastAsia="zh-CN"/>
        </w:rPr>
        <w:t>Our proposals are summarized as below:</w:t>
      </w:r>
    </w:p>
    <w:p w14:paraId="6D7210A7" w14:textId="77777777" w:rsidR="00227DBE" w:rsidRDefault="00227DBE" w:rsidP="00227DBE">
      <w:pPr>
        <w:pStyle w:val="TdocProposal"/>
      </w:pPr>
      <w:r>
        <w:t>Proposal 1</w:t>
      </w:r>
      <w:r w:rsidRPr="00A57355">
        <w:t>:</w:t>
      </w:r>
    </w:p>
    <w:p w14:paraId="4BF5DA18" w14:textId="77777777" w:rsidR="00227DBE" w:rsidRDefault="00227DBE" w:rsidP="00227DBE">
      <w:pPr>
        <w:pStyle w:val="TdocProposalText"/>
      </w:pPr>
      <w:r>
        <w:t xml:space="preserve">Up to 2 orthogonal WUS resources per dimension </w:t>
      </w:r>
      <w:r w:rsidRPr="004361E8">
        <w:t>(time/frequency)</w:t>
      </w:r>
      <w:r>
        <w:t>, which results in up to 4 orthogonal WUS resources total, can be configured.</w:t>
      </w:r>
    </w:p>
    <w:p w14:paraId="31BC9546" w14:textId="77777777" w:rsidR="00227DBE" w:rsidRDefault="00227DBE" w:rsidP="00227DBE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033401D4" w14:textId="77777777" w:rsidR="00227DBE" w:rsidRDefault="00227DBE" w:rsidP="00124C67"/>
    <w:p w14:paraId="3A2DA585" w14:textId="77777777" w:rsidR="00227DBE" w:rsidRDefault="00227DBE" w:rsidP="00227DBE">
      <w:pPr>
        <w:pStyle w:val="TdocProposal"/>
      </w:pPr>
      <w:r>
        <w:t>Proposal 2</w:t>
      </w:r>
      <w:r w:rsidRPr="00A57355">
        <w:t>:</w:t>
      </w:r>
    </w:p>
    <w:p w14:paraId="0433B051" w14:textId="77777777" w:rsidR="00227DBE" w:rsidRDefault="00227DBE" w:rsidP="00227DBE">
      <w:pPr>
        <w:pStyle w:val="TdocProposalText"/>
      </w:pPr>
      <w:r>
        <w:t>For SS-CDM, the max number of WUS sequences within the same WUS resource is equal to 3.</w:t>
      </w:r>
    </w:p>
    <w:p w14:paraId="4DFFD477" w14:textId="77777777" w:rsidR="00227DBE" w:rsidRDefault="00227DBE" w:rsidP="00227DBE">
      <w:pPr>
        <w:pStyle w:val="TdocProposalText"/>
        <w:numPr>
          <w:ilvl w:val="1"/>
          <w:numId w:val="6"/>
        </w:numPr>
      </w:pPr>
      <w:r>
        <w:t>This corresponds to UE group-0, UE-group-1 and the common UE group.</w:t>
      </w:r>
    </w:p>
    <w:p w14:paraId="0F250062" w14:textId="77777777" w:rsidR="00124C67" w:rsidRDefault="00124C67" w:rsidP="00124C67"/>
    <w:p w14:paraId="6D4CCE5F" w14:textId="272726D5" w:rsidR="0017253C" w:rsidRDefault="0017253C" w:rsidP="0017253C">
      <w:pPr>
        <w:pStyle w:val="TdocProposal"/>
      </w:pPr>
      <w:r>
        <w:t xml:space="preserve">Proposal </w:t>
      </w:r>
      <w:r w:rsidR="00227DBE">
        <w:t>3</w:t>
      </w:r>
      <w:r>
        <w:t>:</w:t>
      </w:r>
    </w:p>
    <w:p w14:paraId="63BADC99" w14:textId="77777777" w:rsidR="005142B9" w:rsidRDefault="005142B9" w:rsidP="005142B9">
      <w:pPr>
        <w:pStyle w:val="TdocProposalText"/>
        <w:ind w:left="720" w:hanging="360"/>
      </w:pPr>
      <w:r>
        <w:t>UE-group WUS sequence in Rel-16 is based on the legacy WUS and two short OCCs applied separately in the time and frequency domains.</w:t>
      </w:r>
    </w:p>
    <w:p w14:paraId="32786537" w14:textId="77777777" w:rsidR="0017253C" w:rsidRDefault="0017253C" w:rsidP="00366D26"/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1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1"/>
    </w:p>
    <w:p w14:paraId="16B06919" w14:textId="07F74D35" w:rsidR="006178BC" w:rsidRDefault="006178BC" w:rsidP="00A03440">
      <w:pPr>
        <w:pStyle w:val="TdocReference"/>
      </w:pPr>
      <w:bookmarkStart w:id="2" w:name="_Ref525477075"/>
      <w:r w:rsidRPr="00BF183C">
        <w:t>RAN1 Chairman’s Notes. 3GPP TSG RAN WG1 Meeting #</w:t>
      </w:r>
      <w:r w:rsidR="00A03440" w:rsidRPr="00A03440">
        <w:t>96</w:t>
      </w:r>
      <w:r w:rsidR="000050B0">
        <w:t>bis</w:t>
      </w:r>
      <w:r w:rsidR="00A03440" w:rsidRPr="00A03440">
        <w:t xml:space="preserve">, </w:t>
      </w:r>
      <w:r w:rsidR="001C2123">
        <w:t>Xi’an</w:t>
      </w:r>
      <w:r w:rsidR="00A03440" w:rsidRPr="00A03440">
        <w:t xml:space="preserve">, </w:t>
      </w:r>
      <w:r w:rsidR="001C2123">
        <w:t>China</w:t>
      </w:r>
      <w:r w:rsidR="00A03440" w:rsidRPr="00A03440">
        <w:t xml:space="preserve">, </w:t>
      </w:r>
      <w:r w:rsidR="00F17E66">
        <w:t>8</w:t>
      </w:r>
      <w:r w:rsidR="00A03440" w:rsidRPr="00F17E66">
        <w:rPr>
          <w:vertAlign w:val="superscript"/>
        </w:rPr>
        <w:t>th</w:t>
      </w:r>
      <w:r w:rsidR="00F17E66">
        <w:t xml:space="preserve"> </w:t>
      </w:r>
      <w:r w:rsidR="00A03440" w:rsidRPr="00A03440">
        <w:t>–</w:t>
      </w:r>
      <w:r w:rsidR="00F17E66">
        <w:t xml:space="preserve"> 12</w:t>
      </w:r>
      <w:r w:rsidR="00F17E66" w:rsidRPr="00F17E66">
        <w:rPr>
          <w:vertAlign w:val="superscript"/>
        </w:rPr>
        <w:t>th</w:t>
      </w:r>
      <w:r w:rsidR="00F17E66">
        <w:t xml:space="preserve"> </w:t>
      </w:r>
      <w:r w:rsidR="007D7EBB">
        <w:t>April</w:t>
      </w:r>
      <w:r w:rsidR="00A03440" w:rsidRPr="00A03440">
        <w:t>, 2019</w:t>
      </w:r>
      <w:r w:rsidRPr="00BF183C">
        <w:t>.</w:t>
      </w:r>
      <w:bookmarkEnd w:id="2"/>
    </w:p>
    <w:p w14:paraId="04C3BFE6" w14:textId="5F474986" w:rsidR="00ED07E1" w:rsidRPr="00BF183C" w:rsidRDefault="00D62513" w:rsidP="004A59F7">
      <w:pPr>
        <w:pStyle w:val="TdocReference"/>
      </w:pPr>
      <w:bookmarkStart w:id="3" w:name="_Ref1039307"/>
      <w:r w:rsidRPr="00D62513">
        <w:t>R1-</w:t>
      </w:r>
      <w:r w:rsidR="004A59F7" w:rsidRPr="004A59F7">
        <w:t xml:space="preserve"> 1906772</w:t>
      </w:r>
      <w:r w:rsidR="00ED07E1">
        <w:t>, “</w:t>
      </w:r>
      <w:r w:rsidRPr="00D62513">
        <w:t>UE-group wake-up signal for NB-IoT</w:t>
      </w:r>
      <w:r w:rsidR="00ED07E1">
        <w:t xml:space="preserve">”, </w:t>
      </w:r>
      <w:r>
        <w:t xml:space="preserve">Intel </w:t>
      </w:r>
      <w:r w:rsidRPr="00D62513">
        <w:t>Corp</w:t>
      </w:r>
      <w:r>
        <w:t>.</w:t>
      </w:r>
      <w:r w:rsidR="00ED07E1">
        <w:t xml:space="preserve">, </w:t>
      </w:r>
      <w:r w:rsidR="00ED07E1" w:rsidRPr="00BF183C">
        <w:t>3GPP TSG RAN WG1 Meeting #</w:t>
      </w:r>
      <w:r w:rsidRPr="00BF183C">
        <w:t>9</w:t>
      </w:r>
      <w:r w:rsidR="00B65935">
        <w:t>7</w:t>
      </w:r>
      <w:r w:rsidR="00ED07E1" w:rsidRPr="00BF183C">
        <w:t xml:space="preserve">, </w:t>
      </w:r>
      <w:r w:rsidR="00B65935">
        <w:t>Re</w:t>
      </w:r>
      <w:r w:rsidR="00214C23" w:rsidRPr="00214C23">
        <w:t>n</w:t>
      </w:r>
      <w:r w:rsidR="00B65935">
        <w:t>o</w:t>
      </w:r>
      <w:r w:rsidR="00214C23" w:rsidRPr="00214C23">
        <w:t xml:space="preserve">, </w:t>
      </w:r>
      <w:r w:rsidR="00B65935">
        <w:t>USA</w:t>
      </w:r>
      <w:r w:rsidR="00214C23" w:rsidRPr="00214C23">
        <w:t xml:space="preserve">, </w:t>
      </w:r>
      <w:r w:rsidR="004A59F7">
        <w:t>13</w:t>
      </w:r>
      <w:r w:rsidR="004A59F7" w:rsidRPr="00CB0278">
        <w:rPr>
          <w:vertAlign w:val="superscript"/>
        </w:rPr>
        <w:t>th</w:t>
      </w:r>
      <w:r w:rsidR="004A59F7" w:rsidRPr="00214C23">
        <w:t xml:space="preserve"> </w:t>
      </w:r>
      <w:r w:rsidR="00214C23" w:rsidRPr="00214C23">
        <w:t>– 1</w:t>
      </w:r>
      <w:r w:rsidR="00B65935">
        <w:t>7</w:t>
      </w:r>
      <w:r w:rsidR="00214C23" w:rsidRPr="00CB0278">
        <w:rPr>
          <w:vertAlign w:val="superscript"/>
        </w:rPr>
        <w:t>th</w:t>
      </w:r>
      <w:r w:rsidR="00214C23" w:rsidRPr="00214C23">
        <w:t xml:space="preserve"> </w:t>
      </w:r>
      <w:r w:rsidR="00B65935">
        <w:t>May</w:t>
      </w:r>
      <w:r w:rsidR="00214C23" w:rsidRPr="00214C23">
        <w:t>, 2019</w:t>
      </w:r>
      <w:r w:rsidR="00ED07E1" w:rsidRPr="00BF183C">
        <w:t>.</w:t>
      </w:r>
      <w:bookmarkEnd w:id="3"/>
    </w:p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D86B3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2C68C" w14:textId="77777777" w:rsidR="00A61BBA" w:rsidRDefault="00A61BBA">
      <w:r>
        <w:separator/>
      </w:r>
    </w:p>
  </w:endnote>
  <w:endnote w:type="continuationSeparator" w:id="0">
    <w:p w14:paraId="799ACFC9" w14:textId="77777777" w:rsidR="00A61BBA" w:rsidRDefault="00A6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1D5303" w:rsidRDefault="001D530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1D5303" w:rsidRDefault="001D530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1D5303" w:rsidRDefault="001D530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5FB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5FB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1CB82" w14:textId="77777777" w:rsidR="00A61BBA" w:rsidRDefault="00A61BBA">
      <w:r>
        <w:separator/>
      </w:r>
    </w:p>
  </w:footnote>
  <w:footnote w:type="continuationSeparator" w:id="0">
    <w:p w14:paraId="134F004D" w14:textId="77777777" w:rsidR="00A61BBA" w:rsidRDefault="00A61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1D5303" w:rsidRDefault="001D53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228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2"/>
  </w:num>
  <w:num w:numId="5">
    <w:abstractNumId w:val="6"/>
  </w:num>
  <w:num w:numId="6">
    <w:abstractNumId w:val="1"/>
  </w:num>
  <w:num w:numId="7">
    <w:abstractNumId w:val="10"/>
  </w:num>
  <w:num w:numId="8">
    <w:abstractNumId w:val="9"/>
  </w:num>
  <w:num w:numId="9">
    <w:abstractNumId w:val="7"/>
  </w:num>
  <w:num w:numId="10">
    <w:abstractNumId w:val="5"/>
  </w:num>
  <w:num w:numId="11">
    <w:abstractNumId w:val="8"/>
  </w:num>
  <w:num w:numId="12">
    <w:abstractNumId w:val="13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24F9"/>
    <w:rsid w:val="0000297B"/>
    <w:rsid w:val="00003131"/>
    <w:rsid w:val="00003772"/>
    <w:rsid w:val="000037FB"/>
    <w:rsid w:val="00004885"/>
    <w:rsid w:val="00004CD0"/>
    <w:rsid w:val="00004D8C"/>
    <w:rsid w:val="00004DCB"/>
    <w:rsid w:val="000050B0"/>
    <w:rsid w:val="000051F0"/>
    <w:rsid w:val="00005327"/>
    <w:rsid w:val="0000553B"/>
    <w:rsid w:val="000056D3"/>
    <w:rsid w:val="00005A31"/>
    <w:rsid w:val="00005AC5"/>
    <w:rsid w:val="00005D1B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934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A21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37A4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63F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4E94"/>
    <w:rsid w:val="0005504C"/>
    <w:rsid w:val="00055234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6B5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4F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123"/>
    <w:rsid w:val="00084255"/>
    <w:rsid w:val="00084691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2113"/>
    <w:rsid w:val="000A227F"/>
    <w:rsid w:val="000A23B7"/>
    <w:rsid w:val="000A2D70"/>
    <w:rsid w:val="000A327D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60B9"/>
    <w:rsid w:val="000B648F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D84"/>
    <w:rsid w:val="000C5E7D"/>
    <w:rsid w:val="000C673C"/>
    <w:rsid w:val="000C69F8"/>
    <w:rsid w:val="000C6AFB"/>
    <w:rsid w:val="000C715D"/>
    <w:rsid w:val="000C71D9"/>
    <w:rsid w:val="000C79A0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BF5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0E3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BFF"/>
    <w:rsid w:val="00117957"/>
    <w:rsid w:val="00117B90"/>
    <w:rsid w:val="00117F8D"/>
    <w:rsid w:val="001203DB"/>
    <w:rsid w:val="0012079F"/>
    <w:rsid w:val="001207F3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C6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6E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88C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B3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4C90"/>
    <w:rsid w:val="00155AE8"/>
    <w:rsid w:val="00155F7A"/>
    <w:rsid w:val="00156260"/>
    <w:rsid w:val="0015674F"/>
    <w:rsid w:val="00157518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B4A"/>
    <w:rsid w:val="0016604F"/>
    <w:rsid w:val="0016634F"/>
    <w:rsid w:val="001669F9"/>
    <w:rsid w:val="00166F17"/>
    <w:rsid w:val="0016700E"/>
    <w:rsid w:val="001670EC"/>
    <w:rsid w:val="0016711A"/>
    <w:rsid w:val="0016764C"/>
    <w:rsid w:val="00167709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A9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4B8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3C7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443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8B2"/>
    <w:rsid w:val="001A4EDF"/>
    <w:rsid w:val="001A5174"/>
    <w:rsid w:val="001A532E"/>
    <w:rsid w:val="001A61A0"/>
    <w:rsid w:val="001A628F"/>
    <w:rsid w:val="001A6294"/>
    <w:rsid w:val="001A6AFE"/>
    <w:rsid w:val="001A6F38"/>
    <w:rsid w:val="001A706D"/>
    <w:rsid w:val="001A70CA"/>
    <w:rsid w:val="001A71EB"/>
    <w:rsid w:val="001A72EE"/>
    <w:rsid w:val="001A7912"/>
    <w:rsid w:val="001A7924"/>
    <w:rsid w:val="001A7A72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123"/>
    <w:rsid w:val="001C2A4B"/>
    <w:rsid w:val="001C2E60"/>
    <w:rsid w:val="001C3474"/>
    <w:rsid w:val="001C3A3B"/>
    <w:rsid w:val="001C3A5F"/>
    <w:rsid w:val="001C3DC6"/>
    <w:rsid w:val="001C3EAE"/>
    <w:rsid w:val="001C46CA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4C0"/>
    <w:rsid w:val="001D3C68"/>
    <w:rsid w:val="001D41A4"/>
    <w:rsid w:val="001D4315"/>
    <w:rsid w:val="001D43C0"/>
    <w:rsid w:val="001D483F"/>
    <w:rsid w:val="001D4969"/>
    <w:rsid w:val="001D4AF0"/>
    <w:rsid w:val="001D4F24"/>
    <w:rsid w:val="001D506F"/>
    <w:rsid w:val="001D5303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8C4"/>
    <w:rsid w:val="001E1D3C"/>
    <w:rsid w:val="001E220A"/>
    <w:rsid w:val="001E251E"/>
    <w:rsid w:val="001E25CC"/>
    <w:rsid w:val="001E266E"/>
    <w:rsid w:val="001E2EEF"/>
    <w:rsid w:val="001E3188"/>
    <w:rsid w:val="001E31D1"/>
    <w:rsid w:val="001E32BE"/>
    <w:rsid w:val="001E3850"/>
    <w:rsid w:val="001E3A45"/>
    <w:rsid w:val="001E3BED"/>
    <w:rsid w:val="001E3EBE"/>
    <w:rsid w:val="001E420B"/>
    <w:rsid w:val="001E4583"/>
    <w:rsid w:val="001E4704"/>
    <w:rsid w:val="001E50CB"/>
    <w:rsid w:val="001E55D5"/>
    <w:rsid w:val="001E5BB2"/>
    <w:rsid w:val="001E5D1F"/>
    <w:rsid w:val="001E5D95"/>
    <w:rsid w:val="001E642C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6E5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C23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2C2A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398"/>
    <w:rsid w:val="002275A8"/>
    <w:rsid w:val="00227873"/>
    <w:rsid w:val="002279D2"/>
    <w:rsid w:val="00227DBE"/>
    <w:rsid w:val="00227F9E"/>
    <w:rsid w:val="00230040"/>
    <w:rsid w:val="002300E1"/>
    <w:rsid w:val="0023019F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0DA8"/>
    <w:rsid w:val="00250FF2"/>
    <w:rsid w:val="00251117"/>
    <w:rsid w:val="002512A9"/>
    <w:rsid w:val="0025169E"/>
    <w:rsid w:val="00251929"/>
    <w:rsid w:val="00251BDA"/>
    <w:rsid w:val="00251F5E"/>
    <w:rsid w:val="002521CC"/>
    <w:rsid w:val="002522FF"/>
    <w:rsid w:val="00252F57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17E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D5C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80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4AE"/>
    <w:rsid w:val="00277E66"/>
    <w:rsid w:val="002801E2"/>
    <w:rsid w:val="0028052D"/>
    <w:rsid w:val="00280684"/>
    <w:rsid w:val="0028073A"/>
    <w:rsid w:val="00280851"/>
    <w:rsid w:val="00280960"/>
    <w:rsid w:val="00280AE4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1A2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09E3"/>
    <w:rsid w:val="002A1617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CE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77C"/>
    <w:rsid w:val="002B3914"/>
    <w:rsid w:val="002B3CCC"/>
    <w:rsid w:val="002B3D90"/>
    <w:rsid w:val="002B4C39"/>
    <w:rsid w:val="002B5814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CDA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10F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14F"/>
    <w:rsid w:val="002F025B"/>
    <w:rsid w:val="002F0405"/>
    <w:rsid w:val="002F0684"/>
    <w:rsid w:val="002F0ADB"/>
    <w:rsid w:val="002F10C2"/>
    <w:rsid w:val="002F2318"/>
    <w:rsid w:val="002F2AE0"/>
    <w:rsid w:val="002F2E66"/>
    <w:rsid w:val="002F33F0"/>
    <w:rsid w:val="002F381D"/>
    <w:rsid w:val="002F3F16"/>
    <w:rsid w:val="002F413F"/>
    <w:rsid w:val="002F44AD"/>
    <w:rsid w:val="002F45D3"/>
    <w:rsid w:val="002F484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C80"/>
    <w:rsid w:val="002F6EA2"/>
    <w:rsid w:val="002F77EB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61B"/>
    <w:rsid w:val="00303FB7"/>
    <w:rsid w:val="003040A3"/>
    <w:rsid w:val="00304549"/>
    <w:rsid w:val="00304AC5"/>
    <w:rsid w:val="00304FCA"/>
    <w:rsid w:val="00305B54"/>
    <w:rsid w:val="003065FB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55E"/>
    <w:rsid w:val="00314629"/>
    <w:rsid w:val="00314889"/>
    <w:rsid w:val="0031599D"/>
    <w:rsid w:val="00315F72"/>
    <w:rsid w:val="00316072"/>
    <w:rsid w:val="00316265"/>
    <w:rsid w:val="00316A6F"/>
    <w:rsid w:val="00316C58"/>
    <w:rsid w:val="00316E46"/>
    <w:rsid w:val="00317050"/>
    <w:rsid w:val="00317614"/>
    <w:rsid w:val="00317884"/>
    <w:rsid w:val="003200D5"/>
    <w:rsid w:val="003204D4"/>
    <w:rsid w:val="00320B1B"/>
    <w:rsid w:val="00320DB4"/>
    <w:rsid w:val="003213DA"/>
    <w:rsid w:val="0032172E"/>
    <w:rsid w:val="00321822"/>
    <w:rsid w:val="00321977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5250"/>
    <w:rsid w:val="0033592C"/>
    <w:rsid w:val="00335C2F"/>
    <w:rsid w:val="00335E2A"/>
    <w:rsid w:val="00336225"/>
    <w:rsid w:val="0033629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4B0B"/>
    <w:rsid w:val="0034511B"/>
    <w:rsid w:val="0034518A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71D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68C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85C"/>
    <w:rsid w:val="0036262C"/>
    <w:rsid w:val="00362C5A"/>
    <w:rsid w:val="00363A57"/>
    <w:rsid w:val="00364A63"/>
    <w:rsid w:val="00365044"/>
    <w:rsid w:val="00366D26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643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4A63"/>
    <w:rsid w:val="00384FEE"/>
    <w:rsid w:val="00385192"/>
    <w:rsid w:val="003852CC"/>
    <w:rsid w:val="0038556E"/>
    <w:rsid w:val="00385823"/>
    <w:rsid w:val="00385BD7"/>
    <w:rsid w:val="003862D5"/>
    <w:rsid w:val="00386A15"/>
    <w:rsid w:val="00386B71"/>
    <w:rsid w:val="00386CAC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819"/>
    <w:rsid w:val="00391A92"/>
    <w:rsid w:val="00391B09"/>
    <w:rsid w:val="00391C5F"/>
    <w:rsid w:val="0039265D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9DC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187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B20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82E"/>
    <w:rsid w:val="003B0901"/>
    <w:rsid w:val="003B0B4D"/>
    <w:rsid w:val="003B1046"/>
    <w:rsid w:val="003B14B8"/>
    <w:rsid w:val="003B1575"/>
    <w:rsid w:val="003B188F"/>
    <w:rsid w:val="003B1CC2"/>
    <w:rsid w:val="003B21B1"/>
    <w:rsid w:val="003B22C2"/>
    <w:rsid w:val="003B2B79"/>
    <w:rsid w:val="003B428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B39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5A8C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2B20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6E2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46C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1E77"/>
    <w:rsid w:val="00412697"/>
    <w:rsid w:val="00412AC3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523"/>
    <w:rsid w:val="00416A66"/>
    <w:rsid w:val="00416DCB"/>
    <w:rsid w:val="00417678"/>
    <w:rsid w:val="00417BA7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B1"/>
    <w:rsid w:val="00425FFD"/>
    <w:rsid w:val="004262F8"/>
    <w:rsid w:val="00426442"/>
    <w:rsid w:val="0042654A"/>
    <w:rsid w:val="00426A93"/>
    <w:rsid w:val="00426DFA"/>
    <w:rsid w:val="00426E42"/>
    <w:rsid w:val="00426E48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973"/>
    <w:rsid w:val="00435CCF"/>
    <w:rsid w:val="004361E8"/>
    <w:rsid w:val="00436A3B"/>
    <w:rsid w:val="00437027"/>
    <w:rsid w:val="00437105"/>
    <w:rsid w:val="004371AB"/>
    <w:rsid w:val="00437E0C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6C1C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EE0"/>
    <w:rsid w:val="00465461"/>
    <w:rsid w:val="00465467"/>
    <w:rsid w:val="00465573"/>
    <w:rsid w:val="004658C3"/>
    <w:rsid w:val="00465EB3"/>
    <w:rsid w:val="0046645E"/>
    <w:rsid w:val="00466BB6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003"/>
    <w:rsid w:val="00490649"/>
    <w:rsid w:val="0049093B"/>
    <w:rsid w:val="00490E94"/>
    <w:rsid w:val="00490EE3"/>
    <w:rsid w:val="0049143D"/>
    <w:rsid w:val="004918A0"/>
    <w:rsid w:val="004920F5"/>
    <w:rsid w:val="004922F5"/>
    <w:rsid w:val="004924E5"/>
    <w:rsid w:val="00492619"/>
    <w:rsid w:val="004928EB"/>
    <w:rsid w:val="00492ED4"/>
    <w:rsid w:val="0049349F"/>
    <w:rsid w:val="004935A4"/>
    <w:rsid w:val="00493D08"/>
    <w:rsid w:val="00493E1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2A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59F7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397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1FA9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EFC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0B98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4C2"/>
    <w:rsid w:val="0051194E"/>
    <w:rsid w:val="00511E67"/>
    <w:rsid w:val="00512605"/>
    <w:rsid w:val="00512747"/>
    <w:rsid w:val="0051292E"/>
    <w:rsid w:val="00513D36"/>
    <w:rsid w:val="00513F8F"/>
    <w:rsid w:val="005142B9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A9B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0B66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6B6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071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1B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BF6"/>
    <w:rsid w:val="00561E4A"/>
    <w:rsid w:val="00562CDC"/>
    <w:rsid w:val="00563855"/>
    <w:rsid w:val="00563FD2"/>
    <w:rsid w:val="0056434D"/>
    <w:rsid w:val="00564DDB"/>
    <w:rsid w:val="00565679"/>
    <w:rsid w:val="0056719E"/>
    <w:rsid w:val="005672FD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3F8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B05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4FA"/>
    <w:rsid w:val="00590B1A"/>
    <w:rsid w:val="00590BF6"/>
    <w:rsid w:val="00591777"/>
    <w:rsid w:val="00591A47"/>
    <w:rsid w:val="00591B9C"/>
    <w:rsid w:val="00592160"/>
    <w:rsid w:val="005923C9"/>
    <w:rsid w:val="0059284F"/>
    <w:rsid w:val="00594131"/>
    <w:rsid w:val="005943C6"/>
    <w:rsid w:val="0059486D"/>
    <w:rsid w:val="0059501F"/>
    <w:rsid w:val="0059509E"/>
    <w:rsid w:val="0059534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3E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25B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0FA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5C0D"/>
    <w:rsid w:val="005E610E"/>
    <w:rsid w:val="005E62B7"/>
    <w:rsid w:val="005E66F1"/>
    <w:rsid w:val="005E6888"/>
    <w:rsid w:val="005E6AFB"/>
    <w:rsid w:val="005E739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CB0"/>
    <w:rsid w:val="005F6F9C"/>
    <w:rsid w:val="005F6FFC"/>
    <w:rsid w:val="005F7F11"/>
    <w:rsid w:val="0060011A"/>
    <w:rsid w:val="006004DE"/>
    <w:rsid w:val="006005DA"/>
    <w:rsid w:val="00600F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67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4D0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522"/>
    <w:rsid w:val="00637E00"/>
    <w:rsid w:val="006401C6"/>
    <w:rsid w:val="00640207"/>
    <w:rsid w:val="00640222"/>
    <w:rsid w:val="00640529"/>
    <w:rsid w:val="006409F3"/>
    <w:rsid w:val="00640F8A"/>
    <w:rsid w:val="00641061"/>
    <w:rsid w:val="00641487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10B"/>
    <w:rsid w:val="006453C7"/>
    <w:rsid w:val="006457B7"/>
    <w:rsid w:val="00646184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B1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4E7C"/>
    <w:rsid w:val="00655070"/>
    <w:rsid w:val="00655223"/>
    <w:rsid w:val="0065547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4E0B"/>
    <w:rsid w:val="00665119"/>
    <w:rsid w:val="00665229"/>
    <w:rsid w:val="00665316"/>
    <w:rsid w:val="006654E8"/>
    <w:rsid w:val="0066568F"/>
    <w:rsid w:val="00665CCE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3FCB"/>
    <w:rsid w:val="006943ED"/>
    <w:rsid w:val="0069447C"/>
    <w:rsid w:val="006949AD"/>
    <w:rsid w:val="00695E95"/>
    <w:rsid w:val="00696244"/>
    <w:rsid w:val="006969D6"/>
    <w:rsid w:val="00696C12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9B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C40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C61"/>
    <w:rsid w:val="006C3F40"/>
    <w:rsid w:val="006C4006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9DB"/>
    <w:rsid w:val="006D5AE7"/>
    <w:rsid w:val="006D5EC2"/>
    <w:rsid w:val="006D5FEF"/>
    <w:rsid w:val="006D615D"/>
    <w:rsid w:val="006D62B3"/>
    <w:rsid w:val="006D65E4"/>
    <w:rsid w:val="006D6769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559F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327"/>
    <w:rsid w:val="006F557B"/>
    <w:rsid w:val="006F5740"/>
    <w:rsid w:val="006F57F8"/>
    <w:rsid w:val="006F5B41"/>
    <w:rsid w:val="006F5BE5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3"/>
    <w:rsid w:val="00712421"/>
    <w:rsid w:val="007127AB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4CFD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19"/>
    <w:rsid w:val="007431BB"/>
    <w:rsid w:val="00743757"/>
    <w:rsid w:val="00743867"/>
    <w:rsid w:val="00744055"/>
    <w:rsid w:val="0074415C"/>
    <w:rsid w:val="007446EE"/>
    <w:rsid w:val="00744FA1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5C8"/>
    <w:rsid w:val="007517D1"/>
    <w:rsid w:val="00751908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3C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77A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0EF8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07"/>
    <w:rsid w:val="00784A45"/>
    <w:rsid w:val="00784C31"/>
    <w:rsid w:val="00784EA1"/>
    <w:rsid w:val="00784FC7"/>
    <w:rsid w:val="00785163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398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03C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92B"/>
    <w:rsid w:val="007D6C84"/>
    <w:rsid w:val="007D6CE5"/>
    <w:rsid w:val="007D6EF0"/>
    <w:rsid w:val="007D7042"/>
    <w:rsid w:val="007D7059"/>
    <w:rsid w:val="007D71C8"/>
    <w:rsid w:val="007D794A"/>
    <w:rsid w:val="007D7E94"/>
    <w:rsid w:val="007D7EBB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10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15B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5D79"/>
    <w:rsid w:val="007F631D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A5"/>
    <w:rsid w:val="00801FBC"/>
    <w:rsid w:val="00802410"/>
    <w:rsid w:val="00802DA6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B51"/>
    <w:rsid w:val="00823F61"/>
    <w:rsid w:val="0082449E"/>
    <w:rsid w:val="008249FF"/>
    <w:rsid w:val="008251EC"/>
    <w:rsid w:val="008258A5"/>
    <w:rsid w:val="00825DD4"/>
    <w:rsid w:val="00826114"/>
    <w:rsid w:val="00826132"/>
    <w:rsid w:val="00826204"/>
    <w:rsid w:val="00826D90"/>
    <w:rsid w:val="00826DB1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7AD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2EE"/>
    <w:rsid w:val="00847991"/>
    <w:rsid w:val="00847C4E"/>
    <w:rsid w:val="00847F70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4D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98E"/>
    <w:rsid w:val="00893B3B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B99"/>
    <w:rsid w:val="008A2F26"/>
    <w:rsid w:val="008A2F9B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8F2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DC0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B7AD1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946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29E5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39"/>
    <w:rsid w:val="00942BB8"/>
    <w:rsid w:val="009431EB"/>
    <w:rsid w:val="0094335F"/>
    <w:rsid w:val="00943663"/>
    <w:rsid w:val="00943D09"/>
    <w:rsid w:val="00944202"/>
    <w:rsid w:val="00944335"/>
    <w:rsid w:val="00944710"/>
    <w:rsid w:val="00944AF4"/>
    <w:rsid w:val="00944D54"/>
    <w:rsid w:val="00945909"/>
    <w:rsid w:val="00945E49"/>
    <w:rsid w:val="009462D8"/>
    <w:rsid w:val="00946388"/>
    <w:rsid w:val="0094657D"/>
    <w:rsid w:val="0095013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2E2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144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97D5C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4E7"/>
    <w:rsid w:val="009A4DB0"/>
    <w:rsid w:val="009A516A"/>
    <w:rsid w:val="009A528E"/>
    <w:rsid w:val="009A5CB3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932"/>
    <w:rsid w:val="009C0BC1"/>
    <w:rsid w:val="009C0DBE"/>
    <w:rsid w:val="009C10DF"/>
    <w:rsid w:val="009C1A35"/>
    <w:rsid w:val="009C1D4B"/>
    <w:rsid w:val="009C1E0C"/>
    <w:rsid w:val="009C264C"/>
    <w:rsid w:val="009C281C"/>
    <w:rsid w:val="009C2F4A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440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6B7"/>
    <w:rsid w:val="00A07766"/>
    <w:rsid w:val="00A07B16"/>
    <w:rsid w:val="00A07D52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98A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6AA"/>
    <w:rsid w:val="00A23921"/>
    <w:rsid w:val="00A23934"/>
    <w:rsid w:val="00A24150"/>
    <w:rsid w:val="00A2440A"/>
    <w:rsid w:val="00A2470A"/>
    <w:rsid w:val="00A2481C"/>
    <w:rsid w:val="00A24B7F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A3C"/>
    <w:rsid w:val="00A31BC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C12"/>
    <w:rsid w:val="00A52D1E"/>
    <w:rsid w:val="00A5417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94E"/>
    <w:rsid w:val="00A57C08"/>
    <w:rsid w:val="00A57D23"/>
    <w:rsid w:val="00A57F96"/>
    <w:rsid w:val="00A6098D"/>
    <w:rsid w:val="00A614C7"/>
    <w:rsid w:val="00A61828"/>
    <w:rsid w:val="00A61BBA"/>
    <w:rsid w:val="00A620AA"/>
    <w:rsid w:val="00A62953"/>
    <w:rsid w:val="00A62961"/>
    <w:rsid w:val="00A62C8E"/>
    <w:rsid w:val="00A62D25"/>
    <w:rsid w:val="00A630F5"/>
    <w:rsid w:val="00A635E6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1FB5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0A7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A1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054F"/>
    <w:rsid w:val="00AA158B"/>
    <w:rsid w:val="00AA1D12"/>
    <w:rsid w:val="00AA1E24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40E"/>
    <w:rsid w:val="00AB1A33"/>
    <w:rsid w:val="00AB1C99"/>
    <w:rsid w:val="00AB2857"/>
    <w:rsid w:val="00AB28D4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3DB6"/>
    <w:rsid w:val="00AC3EC4"/>
    <w:rsid w:val="00AC435D"/>
    <w:rsid w:val="00AC45D6"/>
    <w:rsid w:val="00AC4D53"/>
    <w:rsid w:val="00AC4E2E"/>
    <w:rsid w:val="00AC5105"/>
    <w:rsid w:val="00AC538A"/>
    <w:rsid w:val="00AC5A3B"/>
    <w:rsid w:val="00AC61B3"/>
    <w:rsid w:val="00AC63F4"/>
    <w:rsid w:val="00AC6521"/>
    <w:rsid w:val="00AC690A"/>
    <w:rsid w:val="00AC6D0A"/>
    <w:rsid w:val="00AC6EB9"/>
    <w:rsid w:val="00AC7C3D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4A95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0EB3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A2A"/>
    <w:rsid w:val="00B24F49"/>
    <w:rsid w:val="00B254EC"/>
    <w:rsid w:val="00B2552A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9E4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BD"/>
    <w:rsid w:val="00B369C5"/>
    <w:rsid w:val="00B36D60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2E6C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11C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A64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93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AA3"/>
    <w:rsid w:val="00B8206A"/>
    <w:rsid w:val="00B821AB"/>
    <w:rsid w:val="00B826A1"/>
    <w:rsid w:val="00B830C7"/>
    <w:rsid w:val="00B830F7"/>
    <w:rsid w:val="00B8321E"/>
    <w:rsid w:val="00B83940"/>
    <w:rsid w:val="00B83AC3"/>
    <w:rsid w:val="00B83B95"/>
    <w:rsid w:val="00B83C21"/>
    <w:rsid w:val="00B83DF6"/>
    <w:rsid w:val="00B8408E"/>
    <w:rsid w:val="00B84BE8"/>
    <w:rsid w:val="00B85944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2FC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276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AFC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7F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51B"/>
    <w:rsid w:val="00BF183C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BF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70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A54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18B1"/>
    <w:rsid w:val="00C42130"/>
    <w:rsid w:val="00C42784"/>
    <w:rsid w:val="00C429E1"/>
    <w:rsid w:val="00C432E1"/>
    <w:rsid w:val="00C4339A"/>
    <w:rsid w:val="00C43985"/>
    <w:rsid w:val="00C439F0"/>
    <w:rsid w:val="00C43CE7"/>
    <w:rsid w:val="00C44189"/>
    <w:rsid w:val="00C4464F"/>
    <w:rsid w:val="00C447FB"/>
    <w:rsid w:val="00C44ADA"/>
    <w:rsid w:val="00C44DE5"/>
    <w:rsid w:val="00C45A9C"/>
    <w:rsid w:val="00C461BD"/>
    <w:rsid w:val="00C46601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96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5655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83"/>
    <w:rsid w:val="00C91CFB"/>
    <w:rsid w:val="00C91FAC"/>
    <w:rsid w:val="00C9220C"/>
    <w:rsid w:val="00C92215"/>
    <w:rsid w:val="00C922C5"/>
    <w:rsid w:val="00C92342"/>
    <w:rsid w:val="00C92352"/>
    <w:rsid w:val="00C92C2A"/>
    <w:rsid w:val="00C92FA6"/>
    <w:rsid w:val="00C93092"/>
    <w:rsid w:val="00C9318C"/>
    <w:rsid w:val="00C93297"/>
    <w:rsid w:val="00C93746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42E"/>
    <w:rsid w:val="00CA09AA"/>
    <w:rsid w:val="00CA0BAF"/>
    <w:rsid w:val="00CA114D"/>
    <w:rsid w:val="00CA1225"/>
    <w:rsid w:val="00CA18D2"/>
    <w:rsid w:val="00CA2919"/>
    <w:rsid w:val="00CA2C56"/>
    <w:rsid w:val="00CA3F92"/>
    <w:rsid w:val="00CA46BE"/>
    <w:rsid w:val="00CA4A3F"/>
    <w:rsid w:val="00CA4C14"/>
    <w:rsid w:val="00CA4FE7"/>
    <w:rsid w:val="00CA51A0"/>
    <w:rsid w:val="00CA5F22"/>
    <w:rsid w:val="00CA6164"/>
    <w:rsid w:val="00CA73B2"/>
    <w:rsid w:val="00CA74E8"/>
    <w:rsid w:val="00CB027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28E"/>
    <w:rsid w:val="00CC034B"/>
    <w:rsid w:val="00CC0377"/>
    <w:rsid w:val="00CC058A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684"/>
    <w:rsid w:val="00CC27F5"/>
    <w:rsid w:val="00CC2D18"/>
    <w:rsid w:val="00CC2EFE"/>
    <w:rsid w:val="00CC3E8C"/>
    <w:rsid w:val="00CC400F"/>
    <w:rsid w:val="00CC4365"/>
    <w:rsid w:val="00CC4C5E"/>
    <w:rsid w:val="00CC4CCF"/>
    <w:rsid w:val="00CC4DB9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4E1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6AD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B68"/>
    <w:rsid w:val="00D017EE"/>
    <w:rsid w:val="00D0182B"/>
    <w:rsid w:val="00D0186E"/>
    <w:rsid w:val="00D01C73"/>
    <w:rsid w:val="00D02369"/>
    <w:rsid w:val="00D02C36"/>
    <w:rsid w:val="00D02E17"/>
    <w:rsid w:val="00D04304"/>
    <w:rsid w:val="00D044CC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23E"/>
    <w:rsid w:val="00D2490A"/>
    <w:rsid w:val="00D25E80"/>
    <w:rsid w:val="00D2601E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4644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3D09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46C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513"/>
    <w:rsid w:val="00D6278F"/>
    <w:rsid w:val="00D62949"/>
    <w:rsid w:val="00D62DEC"/>
    <w:rsid w:val="00D6349E"/>
    <w:rsid w:val="00D6361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54E"/>
    <w:rsid w:val="00D6575A"/>
    <w:rsid w:val="00D65837"/>
    <w:rsid w:val="00D65AAD"/>
    <w:rsid w:val="00D66022"/>
    <w:rsid w:val="00D66065"/>
    <w:rsid w:val="00D662E2"/>
    <w:rsid w:val="00D66DAA"/>
    <w:rsid w:val="00D679BF"/>
    <w:rsid w:val="00D67B12"/>
    <w:rsid w:val="00D7010A"/>
    <w:rsid w:val="00D702AB"/>
    <w:rsid w:val="00D7040B"/>
    <w:rsid w:val="00D7098A"/>
    <w:rsid w:val="00D70B22"/>
    <w:rsid w:val="00D70F5E"/>
    <w:rsid w:val="00D70F87"/>
    <w:rsid w:val="00D7123A"/>
    <w:rsid w:val="00D7130C"/>
    <w:rsid w:val="00D7160D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0958"/>
    <w:rsid w:val="00D91009"/>
    <w:rsid w:val="00D9120D"/>
    <w:rsid w:val="00D9126A"/>
    <w:rsid w:val="00D912DF"/>
    <w:rsid w:val="00D9175F"/>
    <w:rsid w:val="00D91C54"/>
    <w:rsid w:val="00D91E52"/>
    <w:rsid w:val="00D91F8C"/>
    <w:rsid w:val="00D92265"/>
    <w:rsid w:val="00D9230B"/>
    <w:rsid w:val="00D923B9"/>
    <w:rsid w:val="00D92558"/>
    <w:rsid w:val="00D92633"/>
    <w:rsid w:val="00D92B62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A9D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70A"/>
    <w:rsid w:val="00DA7A85"/>
    <w:rsid w:val="00DA7BC7"/>
    <w:rsid w:val="00DA7E4C"/>
    <w:rsid w:val="00DB0487"/>
    <w:rsid w:val="00DB0564"/>
    <w:rsid w:val="00DB1203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C78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954"/>
    <w:rsid w:val="00DD2FE5"/>
    <w:rsid w:val="00DD3401"/>
    <w:rsid w:val="00DD3430"/>
    <w:rsid w:val="00DD3480"/>
    <w:rsid w:val="00DD3565"/>
    <w:rsid w:val="00DD3C21"/>
    <w:rsid w:val="00DD49D3"/>
    <w:rsid w:val="00DD5CB1"/>
    <w:rsid w:val="00DD6396"/>
    <w:rsid w:val="00DD6C70"/>
    <w:rsid w:val="00DD6CED"/>
    <w:rsid w:val="00DD6DA2"/>
    <w:rsid w:val="00DD7618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15"/>
    <w:rsid w:val="00DE3E7C"/>
    <w:rsid w:val="00DE4076"/>
    <w:rsid w:val="00DE4536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546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E2B"/>
    <w:rsid w:val="00DF1FD6"/>
    <w:rsid w:val="00DF2494"/>
    <w:rsid w:val="00DF28D4"/>
    <w:rsid w:val="00DF2DDB"/>
    <w:rsid w:val="00DF3195"/>
    <w:rsid w:val="00DF32AF"/>
    <w:rsid w:val="00DF3307"/>
    <w:rsid w:val="00DF3660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DF7DD2"/>
    <w:rsid w:val="00E004D1"/>
    <w:rsid w:val="00E00A07"/>
    <w:rsid w:val="00E00EFF"/>
    <w:rsid w:val="00E01120"/>
    <w:rsid w:val="00E013A4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89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6928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57A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28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D9D"/>
    <w:rsid w:val="00E52F76"/>
    <w:rsid w:val="00E5315C"/>
    <w:rsid w:val="00E538E0"/>
    <w:rsid w:val="00E54627"/>
    <w:rsid w:val="00E547DC"/>
    <w:rsid w:val="00E54D33"/>
    <w:rsid w:val="00E55052"/>
    <w:rsid w:val="00E55696"/>
    <w:rsid w:val="00E55A11"/>
    <w:rsid w:val="00E55CC6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A2A"/>
    <w:rsid w:val="00E63B55"/>
    <w:rsid w:val="00E6412A"/>
    <w:rsid w:val="00E64286"/>
    <w:rsid w:val="00E64763"/>
    <w:rsid w:val="00E649CE"/>
    <w:rsid w:val="00E64ABA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D2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1B6"/>
    <w:rsid w:val="00EA1973"/>
    <w:rsid w:val="00EA1B4A"/>
    <w:rsid w:val="00EA2271"/>
    <w:rsid w:val="00EA23BF"/>
    <w:rsid w:val="00EA2730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4E8"/>
    <w:rsid w:val="00EC2C21"/>
    <w:rsid w:val="00EC2E21"/>
    <w:rsid w:val="00EC331F"/>
    <w:rsid w:val="00EC33CA"/>
    <w:rsid w:val="00EC36DD"/>
    <w:rsid w:val="00EC41EC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7E1"/>
    <w:rsid w:val="00ED0B74"/>
    <w:rsid w:val="00ED0DE8"/>
    <w:rsid w:val="00ED0EB9"/>
    <w:rsid w:val="00ED1447"/>
    <w:rsid w:val="00ED19B6"/>
    <w:rsid w:val="00ED1A39"/>
    <w:rsid w:val="00ED208D"/>
    <w:rsid w:val="00ED237E"/>
    <w:rsid w:val="00ED24AE"/>
    <w:rsid w:val="00ED2FF1"/>
    <w:rsid w:val="00ED3207"/>
    <w:rsid w:val="00ED32E7"/>
    <w:rsid w:val="00ED3534"/>
    <w:rsid w:val="00ED35B9"/>
    <w:rsid w:val="00ED38D7"/>
    <w:rsid w:val="00ED3A10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E7EE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6F80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32EE"/>
    <w:rsid w:val="00F1403E"/>
    <w:rsid w:val="00F1415B"/>
    <w:rsid w:val="00F1476B"/>
    <w:rsid w:val="00F149F8"/>
    <w:rsid w:val="00F15838"/>
    <w:rsid w:val="00F15860"/>
    <w:rsid w:val="00F16BB1"/>
    <w:rsid w:val="00F16DD9"/>
    <w:rsid w:val="00F17432"/>
    <w:rsid w:val="00F1797E"/>
    <w:rsid w:val="00F17A8F"/>
    <w:rsid w:val="00F17E66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B6E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5678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041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582"/>
    <w:rsid w:val="00F7792A"/>
    <w:rsid w:val="00F77C47"/>
    <w:rsid w:val="00F77CFA"/>
    <w:rsid w:val="00F806D1"/>
    <w:rsid w:val="00F8091B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9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397"/>
    <w:rsid w:val="00F915AB"/>
    <w:rsid w:val="00F916F0"/>
    <w:rsid w:val="00F9174D"/>
    <w:rsid w:val="00F91906"/>
    <w:rsid w:val="00F91CA2"/>
    <w:rsid w:val="00F91DAC"/>
    <w:rsid w:val="00F92174"/>
    <w:rsid w:val="00F923DB"/>
    <w:rsid w:val="00F92699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73C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08D5"/>
    <w:rsid w:val="00FB15D5"/>
    <w:rsid w:val="00FB1694"/>
    <w:rsid w:val="00FB18E8"/>
    <w:rsid w:val="00FB19D8"/>
    <w:rsid w:val="00FB1DB5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D27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DB3"/>
    <w:rsid w:val="00FD1EF0"/>
    <w:rsid w:val="00FD2804"/>
    <w:rsid w:val="00FD282A"/>
    <w:rsid w:val="00FD2A71"/>
    <w:rsid w:val="00FD3905"/>
    <w:rsid w:val="00FD396C"/>
    <w:rsid w:val="00FD4620"/>
    <w:rsid w:val="00FD4627"/>
    <w:rsid w:val="00FD48FE"/>
    <w:rsid w:val="00FD4CC0"/>
    <w:rsid w:val="00FD50E4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1AE2"/>
    <w:rsid w:val="00FE2024"/>
    <w:rsid w:val="00FE20AB"/>
    <w:rsid w:val="00FE22FE"/>
    <w:rsid w:val="00FE2B7B"/>
    <w:rsid w:val="00FE3100"/>
    <w:rsid w:val="00FE31F9"/>
    <w:rsid w:val="00FE3439"/>
    <w:rsid w:val="00FE3768"/>
    <w:rsid w:val="00FE4167"/>
    <w:rsid w:val="00FE4D9B"/>
    <w:rsid w:val="00FE5172"/>
    <w:rsid w:val="00FE52CA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83C"/>
    <w:rsid w:val="00FE7C3E"/>
    <w:rsid w:val="00FE7DA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148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uiPriority w:val="99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  <w:ind w:left="714" w:hanging="357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FB1DB5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7F5D"/>
    <w:rsid w:val="00095C34"/>
    <w:rsid w:val="0012681A"/>
    <w:rsid w:val="00132BA2"/>
    <w:rsid w:val="001824B7"/>
    <w:rsid w:val="001D19B9"/>
    <w:rsid w:val="001F5992"/>
    <w:rsid w:val="00203D1F"/>
    <w:rsid w:val="002112F0"/>
    <w:rsid w:val="0025221E"/>
    <w:rsid w:val="00276A45"/>
    <w:rsid w:val="002A6228"/>
    <w:rsid w:val="002D1023"/>
    <w:rsid w:val="002D53E2"/>
    <w:rsid w:val="002F5FAA"/>
    <w:rsid w:val="002F657B"/>
    <w:rsid w:val="00321C2B"/>
    <w:rsid w:val="00321E54"/>
    <w:rsid w:val="00337705"/>
    <w:rsid w:val="0037553D"/>
    <w:rsid w:val="0038105D"/>
    <w:rsid w:val="003900AA"/>
    <w:rsid w:val="003D456A"/>
    <w:rsid w:val="003E4262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5D16C8"/>
    <w:rsid w:val="006D12F2"/>
    <w:rsid w:val="007458D0"/>
    <w:rsid w:val="007A0D38"/>
    <w:rsid w:val="008179CE"/>
    <w:rsid w:val="00821D80"/>
    <w:rsid w:val="00832BD0"/>
    <w:rsid w:val="00844EC5"/>
    <w:rsid w:val="0087561F"/>
    <w:rsid w:val="00883155"/>
    <w:rsid w:val="00886685"/>
    <w:rsid w:val="008B41F5"/>
    <w:rsid w:val="008C2918"/>
    <w:rsid w:val="008D2A6A"/>
    <w:rsid w:val="008D5DE0"/>
    <w:rsid w:val="008D7F9C"/>
    <w:rsid w:val="008E7FF0"/>
    <w:rsid w:val="0091228F"/>
    <w:rsid w:val="00935EFC"/>
    <w:rsid w:val="00943275"/>
    <w:rsid w:val="00943380"/>
    <w:rsid w:val="0095350A"/>
    <w:rsid w:val="00990A17"/>
    <w:rsid w:val="00997A41"/>
    <w:rsid w:val="009E096C"/>
    <w:rsid w:val="009E705F"/>
    <w:rsid w:val="00A03ACE"/>
    <w:rsid w:val="00A06413"/>
    <w:rsid w:val="00A36DF4"/>
    <w:rsid w:val="00A551A1"/>
    <w:rsid w:val="00AF095E"/>
    <w:rsid w:val="00B37061"/>
    <w:rsid w:val="00B504D0"/>
    <w:rsid w:val="00B51BF0"/>
    <w:rsid w:val="00B551EC"/>
    <w:rsid w:val="00B7228A"/>
    <w:rsid w:val="00B9632B"/>
    <w:rsid w:val="00BC1075"/>
    <w:rsid w:val="00BF1A13"/>
    <w:rsid w:val="00BF1EF7"/>
    <w:rsid w:val="00BF62C2"/>
    <w:rsid w:val="00C26E16"/>
    <w:rsid w:val="00C50E74"/>
    <w:rsid w:val="00CA564B"/>
    <w:rsid w:val="00D04714"/>
    <w:rsid w:val="00D5690D"/>
    <w:rsid w:val="00DE6291"/>
    <w:rsid w:val="00E01672"/>
    <w:rsid w:val="00E10FF8"/>
    <w:rsid w:val="00E37983"/>
    <w:rsid w:val="00E41A17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  <w:rsid w:val="00FB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C79CF-6CB9-485C-8150-1AE7F63890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EC61B2-3CB3-43A0-850B-ED902B643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0</TotalTime>
  <Pages>4</Pages>
  <Words>832</Words>
  <Characters>4790</Characters>
  <Application>Microsoft Office Word</Application>
  <DocSecurity>0</DocSecurity>
  <Lines>57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R1-1906768</dc:subject>
  <dc:creator>Morozov, Gregory</dc:creator>
  <cp:keywords>CTPClassification=CTP_PUBLIC:VisualMarkings=, CTPClassification=CTP_NT</cp:keywords>
  <dc:description>Reno, USA, 13th – 17th May, 2019</dc:description>
  <cp:lastModifiedBy>Chatterjee, Debdeep</cp:lastModifiedBy>
  <cp:revision>2</cp:revision>
  <cp:lastPrinted>2011-11-09T22:49:00Z</cp:lastPrinted>
  <dcterms:created xsi:type="dcterms:W3CDTF">2019-05-04T06:17:00Z</dcterms:created>
  <dcterms:modified xsi:type="dcterms:W3CDTF">2019-05-04T06:17:00Z</dcterms:modified>
  <cp:category>#97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b5cf31b5-2519-45b9-8d1e-7a84475cadaa</vt:lpwstr>
  </property>
  <property fmtid="{D5CDD505-2E9C-101B-9397-08002B2CF9AE}" pid="4" name="CTP_TimeStamp">
    <vt:lpwstr>2019-05-04 00:21:25Z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